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66070121"/>
        <w:docPartObj>
          <w:docPartGallery w:val="Cover Pages"/>
          <w:docPartUnique/>
        </w:docPartObj>
      </w:sdtPr>
      <w:sdtEndPr/>
      <w:sdtContent>
        <w:p w:rsidR="002851D3" w:rsidRDefault="002851D3"/>
        <w:p w:rsidR="00D659A2" w:rsidRDefault="00D659A2"/>
        <w:p w:rsidR="002851D3" w:rsidRDefault="00BF7F02" w:rsidP="00FB4CC3">
          <w:pPr>
            <w:widowControl/>
            <w:spacing w:line="240" w:lineRule="auto"/>
          </w:pPr>
        </w:p>
      </w:sdtContent>
    </w:sdt>
    <w:p w:rsidR="00FF6737" w:rsidRDefault="00FF6737"/>
    <w:p w:rsidR="00FB4CC3" w:rsidRDefault="00FB4CC3"/>
    <w:p w:rsidR="00FB4CC3" w:rsidRDefault="00FB4CC3"/>
    <w:p w:rsidR="00B414F9" w:rsidRDefault="00B414F9" w:rsidP="00FB4CC3">
      <w:pPr>
        <w:spacing w:line="240" w:lineRule="auto"/>
        <w:jc w:val="center"/>
        <w:rPr>
          <w:rFonts w:hAnsiTheme="minorEastAsia"/>
          <w:b/>
          <w:sz w:val="56"/>
          <w:szCs w:val="72"/>
        </w:rPr>
      </w:pPr>
      <w:r>
        <w:rPr>
          <w:rFonts w:hAnsiTheme="minorEastAsia" w:hint="eastAsia"/>
          <w:b/>
          <w:sz w:val="56"/>
          <w:szCs w:val="72"/>
        </w:rPr>
        <w:t>201</w:t>
      </w:r>
      <w:r w:rsidR="00B41CE8">
        <w:rPr>
          <w:rFonts w:hAnsiTheme="minorEastAsia"/>
          <w:b/>
          <w:sz w:val="56"/>
          <w:szCs w:val="72"/>
        </w:rPr>
        <w:t>7</w:t>
      </w:r>
      <w:r>
        <w:rPr>
          <w:rFonts w:hAnsiTheme="minorEastAsia" w:hint="eastAsia"/>
          <w:b/>
          <w:sz w:val="56"/>
          <w:szCs w:val="72"/>
        </w:rPr>
        <w:t>年公安机关网络安全执法检查</w:t>
      </w:r>
    </w:p>
    <w:p w:rsidR="00433473" w:rsidRPr="000B3561" w:rsidRDefault="004D2152" w:rsidP="00FB4CC3">
      <w:pPr>
        <w:spacing w:line="240" w:lineRule="auto"/>
        <w:jc w:val="center"/>
        <w:rPr>
          <w:rFonts w:hAnsiTheme="minorEastAsia"/>
          <w:b/>
          <w:sz w:val="56"/>
          <w:szCs w:val="72"/>
        </w:rPr>
      </w:pPr>
      <w:r w:rsidRPr="000B3561">
        <w:rPr>
          <w:rFonts w:hAnsiTheme="minorEastAsia"/>
          <w:b/>
          <w:sz w:val="56"/>
          <w:szCs w:val="72"/>
        </w:rPr>
        <w:t>自查采集工具</w:t>
      </w:r>
    </w:p>
    <w:p w:rsidR="005B6E39" w:rsidRDefault="005B6E39" w:rsidP="00FB4CC3">
      <w:pPr>
        <w:spacing w:line="240" w:lineRule="auto"/>
        <w:jc w:val="center"/>
        <w:rPr>
          <w:rFonts w:hAnsiTheme="minorEastAsia"/>
          <w:b/>
          <w:sz w:val="56"/>
          <w:szCs w:val="72"/>
        </w:rPr>
      </w:pPr>
    </w:p>
    <w:p w:rsidR="005B6E39" w:rsidRDefault="005B6E39" w:rsidP="00FB4CC3">
      <w:pPr>
        <w:spacing w:line="240" w:lineRule="auto"/>
        <w:jc w:val="center"/>
        <w:rPr>
          <w:rFonts w:hAnsiTheme="minorEastAsia"/>
          <w:b/>
          <w:sz w:val="72"/>
          <w:szCs w:val="72"/>
        </w:rPr>
      </w:pPr>
    </w:p>
    <w:p w:rsidR="000B3561" w:rsidRDefault="000B3561" w:rsidP="00FB4CC3">
      <w:pPr>
        <w:spacing w:line="240" w:lineRule="auto"/>
        <w:jc w:val="center"/>
        <w:rPr>
          <w:rFonts w:hAnsiTheme="minorEastAsia"/>
          <w:b/>
          <w:sz w:val="72"/>
          <w:szCs w:val="72"/>
        </w:rPr>
      </w:pPr>
    </w:p>
    <w:p w:rsidR="000B3561" w:rsidRDefault="000B3561" w:rsidP="00FB4CC3">
      <w:pPr>
        <w:spacing w:line="240" w:lineRule="auto"/>
        <w:jc w:val="center"/>
        <w:rPr>
          <w:rFonts w:hAnsiTheme="minorEastAsia"/>
          <w:b/>
          <w:sz w:val="72"/>
          <w:szCs w:val="72"/>
        </w:rPr>
      </w:pPr>
    </w:p>
    <w:p w:rsidR="000B3561" w:rsidRDefault="000B3561" w:rsidP="00FB4CC3">
      <w:pPr>
        <w:spacing w:line="240" w:lineRule="auto"/>
        <w:jc w:val="center"/>
        <w:rPr>
          <w:rFonts w:hAnsiTheme="minorEastAsia"/>
          <w:b/>
          <w:sz w:val="72"/>
          <w:szCs w:val="72"/>
        </w:rPr>
      </w:pPr>
    </w:p>
    <w:p w:rsidR="00E85DB8" w:rsidRDefault="004D2152" w:rsidP="008F02BA">
      <w:pPr>
        <w:spacing w:line="240" w:lineRule="auto"/>
        <w:jc w:val="center"/>
        <w:rPr>
          <w:rFonts w:hAnsiTheme="minorEastAsia"/>
          <w:b/>
          <w:sz w:val="72"/>
          <w:szCs w:val="72"/>
        </w:rPr>
      </w:pPr>
      <w:r>
        <w:rPr>
          <w:rFonts w:hAnsiTheme="minorEastAsia" w:hint="eastAsia"/>
          <w:b/>
          <w:sz w:val="72"/>
          <w:szCs w:val="72"/>
        </w:rPr>
        <w:t>用户使用</w:t>
      </w:r>
      <w:r>
        <w:rPr>
          <w:rFonts w:hAnsiTheme="minorEastAsia"/>
          <w:b/>
          <w:sz w:val="72"/>
          <w:szCs w:val="72"/>
        </w:rPr>
        <w:t>手册</w:t>
      </w:r>
    </w:p>
    <w:p w:rsidR="00FB4CC3" w:rsidRPr="008F02BA" w:rsidRDefault="00E85DB8" w:rsidP="008F02BA">
      <w:pPr>
        <w:spacing w:line="240" w:lineRule="auto"/>
        <w:jc w:val="center"/>
        <w:rPr>
          <w:rFonts w:hAnsiTheme="minorEastAsia"/>
          <w:b/>
          <w:sz w:val="72"/>
          <w:szCs w:val="72"/>
        </w:rPr>
      </w:pPr>
      <w:r>
        <w:rPr>
          <w:rFonts w:hAnsiTheme="minorEastAsia" w:hint="eastAsia"/>
          <w:b/>
          <w:sz w:val="72"/>
          <w:szCs w:val="72"/>
        </w:rPr>
        <w:t>(</w:t>
      </w:r>
      <w:r w:rsidR="008F02BA" w:rsidRPr="008F02BA">
        <w:rPr>
          <w:rFonts w:hAnsiTheme="minorEastAsia" w:hint="eastAsia"/>
          <w:b/>
          <w:sz w:val="72"/>
          <w:szCs w:val="72"/>
        </w:rPr>
        <w:t>V</w:t>
      </w:r>
      <w:r w:rsidR="00355776">
        <w:rPr>
          <w:rFonts w:hAnsiTheme="minorEastAsia"/>
          <w:b/>
          <w:sz w:val="72"/>
          <w:szCs w:val="72"/>
        </w:rPr>
        <w:t>3</w:t>
      </w:r>
      <w:r w:rsidR="008F02BA" w:rsidRPr="008F02BA">
        <w:rPr>
          <w:rFonts w:hAnsiTheme="minorEastAsia"/>
          <w:b/>
          <w:sz w:val="72"/>
          <w:szCs w:val="72"/>
        </w:rPr>
        <w:t>.0</w:t>
      </w:r>
      <w:r>
        <w:rPr>
          <w:rFonts w:hAnsiTheme="minorEastAsia"/>
          <w:b/>
          <w:sz w:val="72"/>
          <w:szCs w:val="72"/>
        </w:rPr>
        <w:t>)</w:t>
      </w:r>
    </w:p>
    <w:p w:rsidR="002F567B" w:rsidRPr="00E85DB8" w:rsidRDefault="00096021" w:rsidP="00096021">
      <w:pPr>
        <w:widowControl/>
        <w:spacing w:line="400" w:lineRule="exact"/>
      </w:pPr>
      <w:r>
        <w:br w:type="page"/>
      </w:r>
    </w:p>
    <w:p w:rsidR="002B28FB" w:rsidRPr="00872604" w:rsidRDefault="00872604" w:rsidP="00872604">
      <w:pPr>
        <w:jc w:val="center"/>
        <w:rPr>
          <w:b/>
          <w:sz w:val="32"/>
          <w:szCs w:val="32"/>
          <w:u w:val="single"/>
        </w:rPr>
      </w:pPr>
      <w:r>
        <w:rPr>
          <w:rFonts w:hint="eastAsia"/>
          <w:b/>
          <w:sz w:val="32"/>
          <w:szCs w:val="32"/>
          <w:u w:val="single"/>
        </w:rPr>
        <w:lastRenderedPageBreak/>
        <w:t xml:space="preserve">  </w:t>
      </w:r>
      <w:r w:rsidR="002B28FB" w:rsidRPr="00872604">
        <w:rPr>
          <w:rFonts w:hint="eastAsia"/>
          <w:b/>
          <w:sz w:val="32"/>
          <w:szCs w:val="32"/>
          <w:u w:val="single"/>
        </w:rPr>
        <w:t>目</w:t>
      </w:r>
      <w:r>
        <w:rPr>
          <w:rFonts w:hint="eastAsia"/>
          <w:b/>
          <w:sz w:val="32"/>
          <w:szCs w:val="32"/>
          <w:u w:val="single"/>
        </w:rPr>
        <w:t xml:space="preserve"> </w:t>
      </w:r>
      <w:r w:rsidR="002B28FB" w:rsidRPr="00872604">
        <w:rPr>
          <w:rFonts w:hint="eastAsia"/>
          <w:b/>
          <w:sz w:val="32"/>
          <w:szCs w:val="32"/>
          <w:u w:val="single"/>
        </w:rPr>
        <w:t>录</w:t>
      </w:r>
      <w:r w:rsidR="00FF6737">
        <w:rPr>
          <w:rFonts w:hint="eastAsia"/>
          <w:b/>
          <w:sz w:val="32"/>
          <w:szCs w:val="32"/>
          <w:u w:val="single"/>
        </w:rPr>
        <w:t xml:space="preserve"> </w:t>
      </w:r>
      <w:r>
        <w:rPr>
          <w:rFonts w:hint="eastAsia"/>
          <w:b/>
          <w:sz w:val="32"/>
          <w:szCs w:val="32"/>
          <w:u w:val="single"/>
        </w:rPr>
        <w:t xml:space="preserve"> </w:t>
      </w:r>
    </w:p>
    <w:p w:rsidR="00593612" w:rsidRDefault="00F76724">
      <w:pPr>
        <w:pStyle w:val="10"/>
        <w:rPr>
          <w:rFonts w:asciiTheme="minorHAnsi"/>
          <w:b w:val="0"/>
          <w:bCs w:val="0"/>
          <w:caps w:val="0"/>
          <w:noProof/>
          <w:sz w:val="21"/>
          <w:szCs w:val="22"/>
        </w:rPr>
      </w:pPr>
      <w:r w:rsidRPr="007931F6">
        <w:rPr>
          <w:sz w:val="21"/>
          <w:szCs w:val="21"/>
        </w:rPr>
        <w:fldChar w:fldCharType="begin"/>
      </w:r>
      <w:r w:rsidR="000024FE" w:rsidRPr="007931F6">
        <w:rPr>
          <w:sz w:val="21"/>
          <w:szCs w:val="21"/>
        </w:rPr>
        <w:instrText xml:space="preserve"> TOC \o "1-3" \h \z \u </w:instrText>
      </w:r>
      <w:r w:rsidRPr="007931F6">
        <w:rPr>
          <w:sz w:val="21"/>
          <w:szCs w:val="21"/>
        </w:rPr>
        <w:fldChar w:fldCharType="separate"/>
      </w:r>
      <w:hyperlink w:anchor="_Toc478561732" w:history="1">
        <w:r w:rsidR="00593612" w:rsidRPr="00B74F9A">
          <w:rPr>
            <w:rStyle w:val="ad"/>
            <w:rFonts w:ascii="宋体" w:hAnsi="宋体"/>
            <w:noProof/>
          </w:rPr>
          <w:t>1</w:t>
        </w:r>
        <w:r w:rsidR="00593612">
          <w:rPr>
            <w:rFonts w:asciiTheme="minorHAnsi"/>
            <w:b w:val="0"/>
            <w:bCs w:val="0"/>
            <w: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宋体" w:hAnsi="宋体" w:hint="eastAsia"/>
            <w:iCs/>
            <w:noProof/>
          </w:rPr>
          <w:t>文档介绍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_Toc478561732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33" w:history="1">
        <w:r w:rsidR="00593612" w:rsidRPr="00B74F9A">
          <w:rPr>
            <w:rStyle w:val="ad"/>
            <w:noProof/>
          </w:rPr>
          <w:t>1.1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文档目的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_Toc478561733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34" w:history="1">
        <w:r w:rsidR="00593612" w:rsidRPr="00B74F9A">
          <w:rPr>
            <w:rStyle w:val="ad"/>
            <w:noProof/>
          </w:rPr>
          <w:t>1.2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文档范围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_Toc478561734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35" w:history="1">
        <w:r w:rsidR="00593612" w:rsidRPr="00B74F9A">
          <w:rPr>
            <w:rStyle w:val="ad"/>
            <w:noProof/>
          </w:rPr>
          <w:t>1.3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读者对象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_Toc478561735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36" w:history="1">
        <w:r w:rsidR="00593612" w:rsidRPr="00B74F9A">
          <w:rPr>
            <w:rStyle w:val="ad"/>
            <w:noProof/>
          </w:rPr>
          <w:t>1.4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参考文献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_Toc478561736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10"/>
        <w:rPr>
          <w:rFonts w:asciiTheme="minorHAnsi"/>
          <w:b w:val="0"/>
          <w:bCs w:val="0"/>
          <w:caps w:val="0"/>
          <w:noProof/>
          <w:sz w:val="21"/>
          <w:szCs w:val="22"/>
        </w:rPr>
      </w:pPr>
      <w:hyperlink w:anchor="_Toc478561737" w:history="1">
        <w:r w:rsidR="00593612" w:rsidRPr="00B74F9A">
          <w:rPr>
            <w:rStyle w:val="ad"/>
            <w:rFonts w:ascii="宋体" w:hAnsi="宋体"/>
            <w:iCs/>
            <w:noProof/>
          </w:rPr>
          <w:t>2</w:t>
        </w:r>
        <w:r w:rsidR="00593612">
          <w:rPr>
            <w:rFonts w:asciiTheme="minorHAnsi"/>
            <w:b w:val="0"/>
            <w:bCs w:val="0"/>
            <w: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宋体" w:hAnsi="宋体" w:hint="eastAsia"/>
            <w:iCs/>
            <w:noProof/>
          </w:rPr>
          <w:t>运行环境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_Toc478561737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38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2.1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硬件环境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_Toc478561738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39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2.2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软件环境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_Toc478561739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10"/>
        <w:rPr>
          <w:rFonts w:asciiTheme="minorHAnsi"/>
          <w:b w:val="0"/>
          <w:bCs w:val="0"/>
          <w:caps w:val="0"/>
          <w:noProof/>
          <w:sz w:val="21"/>
          <w:szCs w:val="22"/>
        </w:rPr>
      </w:pPr>
      <w:hyperlink w:anchor="_Toc478561740" w:history="1">
        <w:r w:rsidR="00593612" w:rsidRPr="00B74F9A">
          <w:rPr>
            <w:rStyle w:val="ad"/>
            <w:rFonts w:ascii="宋体" w:hAnsi="宋体"/>
            <w:iCs/>
            <w:noProof/>
          </w:rPr>
          <w:t>3</w:t>
        </w:r>
        <w:r w:rsidR="00593612">
          <w:rPr>
            <w:rFonts w:asciiTheme="minorHAnsi"/>
            <w:b w:val="0"/>
            <w:bCs w:val="0"/>
            <w: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宋体" w:hAnsi="宋体" w:hint="eastAsia"/>
            <w:iCs/>
            <w:noProof/>
          </w:rPr>
          <w:t>工具软件的安装与卸载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_Toc478561740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1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3.1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软件安装与启动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_Toc478561741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120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2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3.1.1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安装过程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_Toc478561742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120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3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3.1.2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启动工具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_Toc478561743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4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4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3.2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软件卸载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_Toc478561744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5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10"/>
        <w:rPr>
          <w:rFonts w:asciiTheme="minorHAnsi"/>
          <w:b w:val="0"/>
          <w:bCs w:val="0"/>
          <w:caps w:val="0"/>
          <w:noProof/>
          <w:sz w:val="21"/>
          <w:szCs w:val="22"/>
        </w:rPr>
      </w:pPr>
      <w:hyperlink w:anchor="_Toc478561745" w:history="1">
        <w:r w:rsidR="00593612" w:rsidRPr="00B74F9A">
          <w:rPr>
            <w:rStyle w:val="ad"/>
            <w:rFonts w:ascii="宋体" w:hAnsi="宋体"/>
            <w:iCs/>
            <w:noProof/>
          </w:rPr>
          <w:t>4</w:t>
        </w:r>
        <w:r w:rsidR="00593612">
          <w:rPr>
            <w:rFonts w:asciiTheme="minorHAnsi"/>
            <w:b w:val="0"/>
            <w:bCs w:val="0"/>
            <w: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宋体" w:hAnsi="宋体" w:hint="eastAsia"/>
            <w:iCs/>
            <w:noProof/>
          </w:rPr>
          <w:t>工具软件使用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_Toc478561745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6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6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4.1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主界面介绍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_Toc478561746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6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7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4.2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填报说明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_Toc478561747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6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48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4.3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行业主管部门填报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_Toc478561748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7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49" w:history="1">
        <w:r w:rsidR="00593612" w:rsidRPr="00B74F9A">
          <w:rPr>
            <w:rStyle w:val="ad"/>
            <w:noProof/>
          </w:rPr>
          <w:t>4.3.1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行业主管部门基本情况（附件</w:t>
        </w:r>
        <w:r w:rsidR="00593612" w:rsidRPr="00B74F9A">
          <w:rPr>
            <w:rStyle w:val="ad"/>
            <w:noProof/>
          </w:rPr>
          <w:t xml:space="preserve">4 </w:t>
        </w:r>
        <w:r w:rsidR="00593612" w:rsidRPr="00B74F9A">
          <w:rPr>
            <w:rStyle w:val="ad"/>
            <w:rFonts w:hint="eastAsia"/>
            <w:noProof/>
          </w:rPr>
          <w:t>表一）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_Toc478561749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8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0" w:history="1">
        <w:r w:rsidR="00593612" w:rsidRPr="00B74F9A">
          <w:rPr>
            <w:rStyle w:val="ad"/>
            <w:noProof/>
          </w:rPr>
          <w:t>4.3.2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行业主管部门网络安全工作情况</w:t>
        </w:r>
        <w:r w:rsidR="00593612" w:rsidRPr="00B74F9A">
          <w:rPr>
            <w:rStyle w:val="ad"/>
            <w:noProof/>
          </w:rPr>
          <w:t xml:space="preserve"> </w:t>
        </w:r>
        <w:r w:rsidR="00593612" w:rsidRPr="00B74F9A">
          <w:rPr>
            <w:rStyle w:val="ad"/>
            <w:rFonts w:hint="eastAsia"/>
            <w:noProof/>
          </w:rPr>
          <w:t>（附件</w:t>
        </w:r>
        <w:r w:rsidR="00593612" w:rsidRPr="00B74F9A">
          <w:rPr>
            <w:rStyle w:val="ad"/>
            <w:noProof/>
          </w:rPr>
          <w:t xml:space="preserve">4 </w:t>
        </w:r>
        <w:r w:rsidR="00593612" w:rsidRPr="00B74F9A">
          <w:rPr>
            <w:rStyle w:val="ad"/>
            <w:rFonts w:hint="eastAsia"/>
            <w:noProof/>
          </w:rPr>
          <w:t>表一）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_Toc478561750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9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1" w:history="1">
        <w:r w:rsidR="00593612" w:rsidRPr="00B74F9A">
          <w:rPr>
            <w:rStyle w:val="ad"/>
            <w:noProof/>
          </w:rPr>
          <w:t>4.3.3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行业部门国家关键信息基础设施基础调查表</w:t>
        </w:r>
        <w:r w:rsidR="00593612" w:rsidRPr="00B74F9A">
          <w:rPr>
            <w:rStyle w:val="ad"/>
            <w:noProof/>
          </w:rPr>
          <w:t xml:space="preserve"> </w:t>
        </w:r>
        <w:r w:rsidR="00593612" w:rsidRPr="00B74F9A">
          <w:rPr>
            <w:rStyle w:val="ad"/>
            <w:rFonts w:hint="eastAsia"/>
            <w:noProof/>
          </w:rPr>
          <w:t>（附件</w:t>
        </w:r>
        <w:r w:rsidR="00593612" w:rsidRPr="00B74F9A">
          <w:rPr>
            <w:rStyle w:val="ad"/>
            <w:noProof/>
          </w:rPr>
          <w:t>2</w:t>
        </w:r>
        <w:r w:rsidR="00593612" w:rsidRPr="00B74F9A">
          <w:rPr>
            <w:rStyle w:val="ad"/>
            <w:rFonts w:hint="eastAsia"/>
            <w:noProof/>
          </w:rPr>
          <w:t>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_Toc478561751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11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52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4.4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运营使用单位填报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_Toc478561752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14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3" w:history="1">
        <w:r w:rsidR="00593612" w:rsidRPr="00B74F9A">
          <w:rPr>
            <w:rStyle w:val="ad"/>
            <w:noProof/>
          </w:rPr>
          <w:t>4.4.1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基本情况（附件</w:t>
        </w:r>
        <w:r w:rsidR="00593612" w:rsidRPr="00B74F9A">
          <w:rPr>
            <w:rStyle w:val="ad"/>
            <w:noProof/>
          </w:rPr>
          <w:t xml:space="preserve">4 </w:t>
        </w:r>
        <w:r w:rsidR="00593612" w:rsidRPr="00B74F9A">
          <w:rPr>
            <w:rStyle w:val="ad"/>
            <w:rFonts w:hint="eastAsia"/>
            <w:noProof/>
          </w:rPr>
          <w:t>表二）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_Toc478561753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15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4" w:history="1">
        <w:r w:rsidR="00593612" w:rsidRPr="00B74F9A">
          <w:rPr>
            <w:rStyle w:val="ad"/>
            <w:noProof/>
          </w:rPr>
          <w:t>4.4.2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网络安全工作情况（附件</w:t>
        </w:r>
        <w:r w:rsidR="00593612" w:rsidRPr="00B74F9A">
          <w:rPr>
            <w:rStyle w:val="ad"/>
            <w:noProof/>
          </w:rPr>
          <w:t xml:space="preserve">4 </w:t>
        </w:r>
        <w:r w:rsidR="00593612" w:rsidRPr="00B74F9A">
          <w:rPr>
            <w:rStyle w:val="ad"/>
            <w:rFonts w:hint="eastAsia"/>
            <w:noProof/>
          </w:rPr>
          <w:t>表二）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_Toc478561754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16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5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4.4.3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信息系统基本情况（附件</w:t>
        </w:r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 xml:space="preserve">4 </w:t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表二）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_Toc478561755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17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6" w:history="1">
        <w:r w:rsidR="00593612" w:rsidRPr="00B74F9A">
          <w:rPr>
            <w:rStyle w:val="ad"/>
            <w:noProof/>
          </w:rPr>
          <w:t>4.4.4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hint="eastAsia"/>
            <w:noProof/>
          </w:rPr>
          <w:t>国家关键信息基础设施基本情况</w:t>
        </w:r>
        <w:r w:rsidR="00593612" w:rsidRPr="00B74F9A">
          <w:rPr>
            <w:rStyle w:val="ad"/>
            <w:noProof/>
          </w:rPr>
          <w:t xml:space="preserve"> </w:t>
        </w:r>
        <w:r w:rsidR="00593612" w:rsidRPr="00B74F9A">
          <w:rPr>
            <w:rStyle w:val="ad"/>
            <w:rFonts w:hint="eastAsia"/>
            <w:noProof/>
          </w:rPr>
          <w:t>（附件</w:t>
        </w:r>
        <w:r w:rsidR="00593612" w:rsidRPr="00B74F9A">
          <w:rPr>
            <w:rStyle w:val="ad"/>
            <w:noProof/>
          </w:rPr>
          <w:t>3</w:t>
        </w:r>
        <w:r w:rsidR="00593612" w:rsidRPr="00B74F9A">
          <w:rPr>
            <w:rStyle w:val="ad"/>
            <w:rFonts w:hint="eastAsia"/>
            <w:noProof/>
          </w:rPr>
          <w:t>）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_Toc478561756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18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31"/>
        <w:tabs>
          <w:tab w:val="left" w:pos="1440"/>
          <w:tab w:val="right" w:leader="dot" w:pos="9628"/>
        </w:tabs>
        <w:rPr>
          <w:rFonts w:asciiTheme="minorHAnsi"/>
          <w:iCs w:val="0"/>
          <w:noProof/>
          <w:sz w:val="21"/>
          <w:szCs w:val="22"/>
        </w:rPr>
      </w:pPr>
      <w:hyperlink w:anchor="_Toc478561757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4.4.5</w:t>
        </w:r>
        <w:r w:rsidR="00593612">
          <w:rPr>
            <w:rFonts w:asciiTheme="minorHAnsi"/>
            <w:iC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网站安全情况自查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_Toc478561757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21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58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4.5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导出</w:t>
        </w:r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Word</w:t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文件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_Toc478561758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26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59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4.6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导出</w:t>
        </w:r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zip</w:t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文件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_Toc478561759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28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10"/>
        <w:rPr>
          <w:rFonts w:asciiTheme="minorHAnsi"/>
          <w:b w:val="0"/>
          <w:bCs w:val="0"/>
          <w:caps w:val="0"/>
          <w:noProof/>
          <w:sz w:val="21"/>
          <w:szCs w:val="22"/>
        </w:rPr>
      </w:pPr>
      <w:hyperlink w:anchor="_Toc478561760" w:history="1">
        <w:r w:rsidR="00593612" w:rsidRPr="00B74F9A">
          <w:rPr>
            <w:rStyle w:val="ad"/>
            <w:rFonts w:ascii="宋体" w:hAnsi="宋体"/>
            <w:noProof/>
          </w:rPr>
          <w:t>5</w:t>
        </w:r>
        <w:r w:rsidR="00593612">
          <w:rPr>
            <w:rFonts w:asciiTheme="minorHAnsi"/>
            <w:b w:val="0"/>
            <w:bCs w:val="0"/>
            <w: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宋体" w:hAnsi="宋体" w:hint="eastAsia"/>
            <w:iCs/>
            <w:noProof/>
          </w:rPr>
          <w:t>常见问题与注意事项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_Toc478561760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29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61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5.1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360</w:t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安全卫士误报的问题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_Toc478561761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29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62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5.2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重新安装工具时如何保留历史数据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_Toc478561762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30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21"/>
        <w:tabs>
          <w:tab w:val="left" w:pos="960"/>
          <w:tab w:val="right" w:leader="dot" w:pos="9628"/>
        </w:tabs>
        <w:rPr>
          <w:rFonts w:asciiTheme="minorHAnsi"/>
          <w:smallCaps w:val="0"/>
          <w:noProof/>
          <w:sz w:val="21"/>
          <w:szCs w:val="22"/>
        </w:rPr>
      </w:pPr>
      <w:hyperlink w:anchor="_Toc478561763" w:history="1"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5.3</w:t>
        </w:r>
        <w:r w:rsidR="00593612">
          <w:rPr>
            <w:rFonts w:asciiTheme="minorHAnsi"/>
            <w:small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导出的</w:t>
        </w:r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Word</w:t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文件和</w:t>
        </w:r>
        <w:r w:rsidR="00593612" w:rsidRPr="00B74F9A">
          <w:rPr>
            <w:rStyle w:val="ad"/>
            <w:rFonts w:ascii="Times New Roman" w:hAnsi="Times New Roman" w:cs="宋体"/>
            <w:noProof/>
            <w:kern w:val="0"/>
          </w:rPr>
          <w:t>ZIP</w:t>
        </w:r>
        <w:r w:rsidR="00593612" w:rsidRPr="00B74F9A">
          <w:rPr>
            <w:rStyle w:val="ad"/>
            <w:rFonts w:ascii="Times New Roman" w:hAnsi="Times New Roman" w:cs="宋体" w:hint="eastAsia"/>
            <w:noProof/>
            <w:kern w:val="0"/>
          </w:rPr>
          <w:t>文件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_Toc478561763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30</w:t>
        </w:r>
        <w:r w:rsidR="00593612">
          <w:rPr>
            <w:noProof/>
            <w:webHidden/>
          </w:rPr>
          <w:fldChar w:fldCharType="end"/>
        </w:r>
      </w:hyperlink>
    </w:p>
    <w:p w:rsidR="00593612" w:rsidRDefault="00BF7F02">
      <w:pPr>
        <w:pStyle w:val="10"/>
        <w:rPr>
          <w:rFonts w:asciiTheme="minorHAnsi"/>
          <w:b w:val="0"/>
          <w:bCs w:val="0"/>
          <w:caps w:val="0"/>
          <w:noProof/>
          <w:sz w:val="21"/>
          <w:szCs w:val="22"/>
        </w:rPr>
      </w:pPr>
      <w:hyperlink w:anchor="_Toc478561764" w:history="1">
        <w:r w:rsidR="00593612" w:rsidRPr="00B74F9A">
          <w:rPr>
            <w:rStyle w:val="ad"/>
            <w:rFonts w:ascii="宋体" w:hAnsi="宋体"/>
            <w:noProof/>
          </w:rPr>
          <w:t>6</w:t>
        </w:r>
        <w:r w:rsidR="00593612">
          <w:rPr>
            <w:rFonts w:asciiTheme="minorHAnsi"/>
            <w:b w:val="0"/>
            <w:bCs w:val="0"/>
            <w:caps w:val="0"/>
            <w:noProof/>
            <w:sz w:val="21"/>
            <w:szCs w:val="22"/>
          </w:rPr>
          <w:tab/>
        </w:r>
        <w:r w:rsidR="00593612" w:rsidRPr="00B74F9A">
          <w:rPr>
            <w:rStyle w:val="ad"/>
            <w:rFonts w:ascii="宋体" w:hAnsi="宋体" w:hint="eastAsia"/>
            <w:iCs/>
            <w:noProof/>
          </w:rPr>
          <w:t>技术支持与信息反馈</w:t>
        </w:r>
        <w:r w:rsidR="00593612">
          <w:rPr>
            <w:noProof/>
            <w:webHidden/>
          </w:rPr>
          <w:tab/>
        </w:r>
        <w:r w:rsidR="00593612">
          <w:rPr>
            <w:noProof/>
            <w:webHidden/>
          </w:rPr>
          <w:fldChar w:fldCharType="begin"/>
        </w:r>
        <w:r w:rsidR="00593612">
          <w:rPr>
            <w:noProof/>
            <w:webHidden/>
          </w:rPr>
          <w:instrText xml:space="preserve"> PAGEREF _Toc478561764 \h </w:instrText>
        </w:r>
        <w:r w:rsidR="00593612">
          <w:rPr>
            <w:noProof/>
            <w:webHidden/>
          </w:rPr>
        </w:r>
        <w:r w:rsidR="00593612">
          <w:rPr>
            <w:noProof/>
            <w:webHidden/>
          </w:rPr>
          <w:fldChar w:fldCharType="separate"/>
        </w:r>
        <w:r w:rsidR="00593612">
          <w:rPr>
            <w:noProof/>
            <w:webHidden/>
          </w:rPr>
          <w:t>30</w:t>
        </w:r>
        <w:r w:rsidR="00593612">
          <w:rPr>
            <w:noProof/>
            <w:webHidden/>
          </w:rPr>
          <w:fldChar w:fldCharType="end"/>
        </w:r>
      </w:hyperlink>
    </w:p>
    <w:p w:rsidR="00393443" w:rsidRDefault="00F76724" w:rsidP="00096021">
      <w:pPr>
        <w:pStyle w:val="1"/>
        <w:keepLines w:val="0"/>
        <w:widowControl w:val="0"/>
        <w:numPr>
          <w:ilvl w:val="0"/>
          <w:numId w:val="8"/>
        </w:numPr>
        <w:spacing w:line="360" w:lineRule="auto"/>
        <w:ind w:left="431" w:hanging="431"/>
        <w:jc w:val="both"/>
      </w:pPr>
      <w:r w:rsidRPr="007931F6">
        <w:rPr>
          <w:sz w:val="21"/>
          <w:szCs w:val="21"/>
        </w:rPr>
        <w:lastRenderedPageBreak/>
        <w:fldChar w:fldCharType="end"/>
      </w:r>
      <w:bookmarkStart w:id="0" w:name="_Toc435797398"/>
      <w:bookmarkStart w:id="1" w:name="_Toc478561732"/>
      <w:bookmarkStart w:id="2" w:name="_Toc420314707"/>
      <w:r w:rsidR="00393443" w:rsidRPr="004628E6">
        <w:rPr>
          <w:rFonts w:ascii="宋体" w:hAnsi="宋体" w:hint="eastAsia"/>
          <w:iCs/>
        </w:rPr>
        <w:t>文档</w:t>
      </w:r>
      <w:r w:rsidR="00393443" w:rsidRPr="004628E6">
        <w:rPr>
          <w:rFonts w:ascii="宋体" w:hAnsi="宋体"/>
          <w:iCs/>
        </w:rPr>
        <w:t>介绍</w:t>
      </w:r>
      <w:bookmarkEnd w:id="0"/>
      <w:bookmarkEnd w:id="1"/>
    </w:p>
    <w:p w:rsidR="00393443" w:rsidRDefault="00393443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</w:pPr>
      <w:bookmarkStart w:id="3" w:name="_Toc435797399"/>
      <w:bookmarkStart w:id="4" w:name="_Toc478561733"/>
      <w:r>
        <w:rPr>
          <w:rFonts w:hint="eastAsia"/>
        </w:rPr>
        <w:t>文档</w:t>
      </w:r>
      <w:r>
        <w:t>目的</w:t>
      </w:r>
      <w:bookmarkEnd w:id="3"/>
      <w:bookmarkEnd w:id="4"/>
    </w:p>
    <w:p w:rsidR="00393443" w:rsidRPr="00680655" w:rsidRDefault="00393443" w:rsidP="00125162">
      <w:pPr>
        <w:spacing w:line="360" w:lineRule="auto"/>
        <w:ind w:firstLineChars="175" w:firstLine="420"/>
      </w:pPr>
      <w:r>
        <w:rPr>
          <w:rFonts w:hint="eastAsia"/>
        </w:rPr>
        <w:t>本文档</w:t>
      </w:r>
      <w:r>
        <w:t>用于指导</w:t>
      </w:r>
      <w:r>
        <w:rPr>
          <w:rFonts w:hint="eastAsia"/>
        </w:rPr>
        <w:t>用户</w:t>
      </w:r>
      <w:r>
        <w:t>熟练使用</w:t>
      </w:r>
      <w:r w:rsidR="00B414F9">
        <w:rPr>
          <w:rFonts w:hint="eastAsia"/>
        </w:rPr>
        <w:t>2</w:t>
      </w:r>
      <w:r w:rsidR="00B414F9">
        <w:t>01</w:t>
      </w:r>
      <w:r w:rsidR="00663B0A">
        <w:rPr>
          <w:rFonts w:hint="eastAsia"/>
        </w:rPr>
        <w:t>7</w:t>
      </w:r>
      <w:r w:rsidR="00B414F9">
        <w:t>年公安机关网络安全执法检查</w:t>
      </w:r>
      <w:r w:rsidR="00B414F9">
        <w:rPr>
          <w:rFonts w:hint="eastAsia"/>
        </w:rPr>
        <w:t>-</w:t>
      </w:r>
      <w:r w:rsidR="00B414F9">
        <w:t>自查采集工具</w:t>
      </w:r>
      <w:r w:rsidR="00B414F9">
        <w:rPr>
          <w:rFonts w:hint="eastAsia"/>
        </w:rPr>
        <w:t>（</w:t>
      </w:r>
      <w:r w:rsidR="00B414F9">
        <w:t>以下简称</w:t>
      </w:r>
      <w:r w:rsidR="00B414F9">
        <w:rPr>
          <w:rFonts w:hint="eastAsia"/>
        </w:rPr>
        <w:t>“</w:t>
      </w:r>
      <w:r w:rsidR="00B414F9">
        <w:t>网络安全自查采集工具</w:t>
      </w:r>
      <w:r w:rsidR="00B414F9">
        <w:rPr>
          <w:rFonts w:hint="eastAsia"/>
        </w:rPr>
        <w:t>”）</w:t>
      </w:r>
      <w:r w:rsidR="00ED4F7D">
        <w:t>进行自查信息的填报</w:t>
      </w:r>
      <w:r>
        <w:t>，明确</w:t>
      </w:r>
      <w:r>
        <w:rPr>
          <w:rFonts w:hint="eastAsia"/>
        </w:rPr>
        <w:t>操作</w:t>
      </w:r>
      <w:r>
        <w:t>时注意事项和要点。</w:t>
      </w:r>
    </w:p>
    <w:p w:rsidR="00393443" w:rsidRDefault="00393443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</w:pPr>
      <w:bookmarkStart w:id="5" w:name="_Toc435797400"/>
      <w:bookmarkStart w:id="6" w:name="_Toc478561734"/>
      <w:r>
        <w:rPr>
          <w:rFonts w:hint="eastAsia"/>
        </w:rPr>
        <w:t>文档范围</w:t>
      </w:r>
      <w:bookmarkEnd w:id="5"/>
      <w:bookmarkEnd w:id="6"/>
    </w:p>
    <w:p w:rsidR="00393443" w:rsidRPr="00680655" w:rsidRDefault="00393443" w:rsidP="00125162">
      <w:pPr>
        <w:spacing w:line="360" w:lineRule="auto"/>
        <w:ind w:firstLineChars="175" w:firstLine="420"/>
      </w:pPr>
      <w:r>
        <w:rPr>
          <w:rFonts w:hint="eastAsia"/>
        </w:rPr>
        <w:t>本文档</w:t>
      </w:r>
      <w:r w:rsidR="00D14894">
        <w:rPr>
          <w:rFonts w:hint="eastAsia"/>
        </w:rPr>
        <w:t>包含</w:t>
      </w:r>
      <w:r w:rsidR="00D14894">
        <w:t>了网络安全自查采集工具的运行环境、</w:t>
      </w:r>
      <w:r w:rsidR="00D14894">
        <w:rPr>
          <w:rFonts w:hint="eastAsia"/>
        </w:rPr>
        <w:t>安装</w:t>
      </w:r>
      <w:r w:rsidR="00D14894">
        <w:t>过程、使用流程、</w:t>
      </w:r>
      <w:r w:rsidR="00753231">
        <w:rPr>
          <w:rFonts w:hint="eastAsia"/>
        </w:rPr>
        <w:t>操作指导及</w:t>
      </w:r>
      <w:r w:rsidR="00D14894">
        <w:t>注意事项等内容</w:t>
      </w:r>
      <w:r>
        <w:t>。</w:t>
      </w:r>
    </w:p>
    <w:p w:rsidR="00393443" w:rsidRDefault="00393443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</w:pPr>
      <w:bookmarkStart w:id="7" w:name="_Toc435797401"/>
      <w:bookmarkStart w:id="8" w:name="_Toc478561735"/>
      <w:r>
        <w:rPr>
          <w:rFonts w:hint="eastAsia"/>
        </w:rPr>
        <w:t>读者对象</w:t>
      </w:r>
      <w:bookmarkEnd w:id="7"/>
      <w:bookmarkEnd w:id="8"/>
    </w:p>
    <w:p w:rsidR="00393443" w:rsidRPr="00132BA5" w:rsidRDefault="00ED4F7D" w:rsidP="00125162">
      <w:pPr>
        <w:spacing w:line="360" w:lineRule="auto"/>
        <w:ind w:firstLineChars="175" w:firstLine="420"/>
      </w:pPr>
      <w:r>
        <w:t>使用</w:t>
      </w:r>
      <w:r>
        <w:rPr>
          <w:rFonts w:hint="eastAsia"/>
        </w:rPr>
        <w:t>网络安全</w:t>
      </w:r>
      <w:r>
        <w:t>自查采集工具进行自查信息填报</w:t>
      </w:r>
      <w:r>
        <w:rPr>
          <w:rFonts w:hint="eastAsia"/>
        </w:rPr>
        <w:t>的</w:t>
      </w:r>
      <w:r>
        <w:t>单位相关人员</w:t>
      </w:r>
      <w:r w:rsidR="00393443">
        <w:t>。</w:t>
      </w:r>
    </w:p>
    <w:p w:rsidR="00393443" w:rsidRDefault="00393443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</w:pPr>
      <w:bookmarkStart w:id="9" w:name="_Toc435797402"/>
      <w:bookmarkStart w:id="10" w:name="_Toc478561736"/>
      <w:r>
        <w:rPr>
          <w:rFonts w:hint="eastAsia"/>
        </w:rPr>
        <w:t>参考</w:t>
      </w:r>
      <w:r>
        <w:t>文献</w:t>
      </w:r>
      <w:bookmarkEnd w:id="9"/>
      <w:bookmarkEnd w:id="10"/>
    </w:p>
    <w:p w:rsidR="00D16111" w:rsidRPr="00D16111" w:rsidRDefault="00D16111" w:rsidP="00125162">
      <w:pPr>
        <w:spacing w:line="360" w:lineRule="auto"/>
        <w:ind w:firstLineChars="175" w:firstLine="420"/>
      </w:pPr>
      <w:r>
        <w:rPr>
          <w:rFonts w:hint="eastAsia"/>
        </w:rPr>
        <w:t>《201</w:t>
      </w:r>
      <w:r w:rsidR="006C6AF5">
        <w:rPr>
          <w:rFonts w:hint="eastAsia"/>
        </w:rPr>
        <w:t>7</w:t>
      </w:r>
      <w:r w:rsidR="00D54492">
        <w:rPr>
          <w:rFonts w:hint="eastAsia"/>
        </w:rPr>
        <w:t>年公安机关网络安全执法检查工作表格</w:t>
      </w:r>
      <w:r>
        <w:t>》</w:t>
      </w:r>
    </w:p>
    <w:p w:rsidR="003205AD" w:rsidRDefault="00125162" w:rsidP="003463CE">
      <w:pPr>
        <w:pStyle w:val="1"/>
        <w:keepLines w:val="0"/>
        <w:widowControl w:val="0"/>
        <w:numPr>
          <w:ilvl w:val="0"/>
          <w:numId w:val="8"/>
        </w:numPr>
        <w:spacing w:line="360" w:lineRule="auto"/>
        <w:ind w:left="431" w:hanging="431"/>
        <w:jc w:val="both"/>
        <w:rPr>
          <w:rFonts w:ascii="宋体" w:hAnsi="宋体"/>
          <w:iCs/>
        </w:rPr>
      </w:pPr>
      <w:bookmarkStart w:id="11" w:name="_Toc478561737"/>
      <w:bookmarkEnd w:id="2"/>
      <w:r>
        <w:rPr>
          <w:rFonts w:ascii="宋体" w:hAnsi="宋体" w:hint="eastAsia"/>
          <w:iCs/>
        </w:rPr>
        <w:t>运行环境</w:t>
      </w:r>
      <w:bookmarkEnd w:id="11"/>
    </w:p>
    <w:p w:rsidR="00125162" w:rsidRDefault="00125162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12" w:name="_Toc478561738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硬件环境</w:t>
      </w:r>
      <w:bookmarkEnd w:id="12"/>
    </w:p>
    <w:p w:rsidR="00125162" w:rsidRDefault="00C11386" w:rsidP="00125162">
      <w:pPr>
        <w:spacing w:line="360" w:lineRule="auto"/>
        <w:ind w:firstLineChars="175" w:firstLine="420"/>
      </w:pPr>
      <w:r>
        <w:rPr>
          <w:rFonts w:hint="eastAsia"/>
        </w:rPr>
        <w:t>安装软件</w:t>
      </w:r>
      <w:r w:rsidR="00F35FC9">
        <w:t>的</w:t>
      </w:r>
      <w:r>
        <w:rPr>
          <w:rFonts w:hint="eastAsia"/>
        </w:rPr>
        <w:t>主机运行</w:t>
      </w:r>
      <w:r>
        <w:t>内存</w:t>
      </w:r>
      <w:r>
        <w:rPr>
          <w:rFonts w:hint="eastAsia"/>
        </w:rPr>
        <w:t>512</w:t>
      </w:r>
      <w:r>
        <w:t>MB以上</w:t>
      </w:r>
      <w:r w:rsidR="00125162">
        <w:t>。</w:t>
      </w:r>
    </w:p>
    <w:p w:rsidR="00125162" w:rsidRDefault="00125162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13" w:name="_Toc478561739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软件环境</w:t>
      </w:r>
      <w:bookmarkEnd w:id="13"/>
    </w:p>
    <w:p w:rsidR="00C11386" w:rsidRDefault="00C11386" w:rsidP="003463CE">
      <w:pPr>
        <w:pStyle w:val="af"/>
        <w:numPr>
          <w:ilvl w:val="0"/>
          <w:numId w:val="9"/>
        </w:numPr>
        <w:spacing w:line="360" w:lineRule="auto"/>
        <w:ind w:firstLineChars="0"/>
      </w:pPr>
      <w:r>
        <w:rPr>
          <w:rFonts w:hint="eastAsia"/>
        </w:rPr>
        <w:t>操作系统</w:t>
      </w:r>
      <w:r>
        <w:t>：</w:t>
      </w:r>
      <w:r>
        <w:rPr>
          <w:rFonts w:hint="eastAsia"/>
        </w:rPr>
        <w:t>Windows</w:t>
      </w:r>
      <w:r>
        <w:t xml:space="preserve"> XP</w:t>
      </w:r>
      <w:r>
        <w:rPr>
          <w:rFonts w:hint="eastAsia"/>
        </w:rPr>
        <w:t>，</w:t>
      </w:r>
      <w:r>
        <w:t>Windows7</w:t>
      </w:r>
      <w:r>
        <w:rPr>
          <w:rFonts w:hint="eastAsia"/>
        </w:rPr>
        <w:t>，</w:t>
      </w:r>
      <w:r>
        <w:t>Windows10</w:t>
      </w:r>
      <w:r>
        <w:rPr>
          <w:rFonts w:hint="eastAsia"/>
        </w:rPr>
        <w:t>等</w:t>
      </w:r>
      <w:r>
        <w:t>Windows系列操作系统</w:t>
      </w:r>
      <w:r w:rsidR="00252572">
        <w:rPr>
          <w:rFonts w:hint="eastAsia"/>
        </w:rPr>
        <w:t>，</w:t>
      </w:r>
      <w:r w:rsidR="00252572" w:rsidRPr="00614926">
        <w:rPr>
          <w:b/>
        </w:rPr>
        <w:t>建议使用Windows7</w:t>
      </w:r>
      <w:r w:rsidR="00252572" w:rsidRPr="00614926">
        <w:rPr>
          <w:rFonts w:hint="eastAsia"/>
          <w:b/>
        </w:rPr>
        <w:t>以上</w:t>
      </w:r>
      <w:r w:rsidR="00252572" w:rsidRPr="00614926">
        <w:rPr>
          <w:b/>
        </w:rPr>
        <w:t>操作系统</w:t>
      </w:r>
      <w:r>
        <w:t>。</w:t>
      </w:r>
    </w:p>
    <w:p w:rsidR="00C11386" w:rsidRDefault="00C11386" w:rsidP="003463CE">
      <w:pPr>
        <w:pStyle w:val="af"/>
        <w:numPr>
          <w:ilvl w:val="0"/>
          <w:numId w:val="9"/>
        </w:numPr>
        <w:spacing w:line="360" w:lineRule="auto"/>
        <w:ind w:firstLineChars="0"/>
      </w:pPr>
      <w:r>
        <w:rPr>
          <w:rFonts w:hint="eastAsia"/>
        </w:rPr>
        <w:t>浏览器</w:t>
      </w:r>
      <w:r>
        <w:t>：</w:t>
      </w:r>
      <w:r>
        <w:rPr>
          <w:rFonts w:hint="eastAsia"/>
        </w:rPr>
        <w:t>操作系统</w:t>
      </w:r>
      <w:r>
        <w:t>装有IE8</w:t>
      </w:r>
      <w:r w:rsidR="00252572">
        <w:rPr>
          <w:rFonts w:hint="eastAsia"/>
        </w:rPr>
        <w:t>或</w:t>
      </w:r>
      <w:r>
        <w:t>以上浏览器</w:t>
      </w:r>
      <w:r w:rsidR="00252572">
        <w:rPr>
          <w:rFonts w:hint="eastAsia"/>
        </w:rPr>
        <w:t>，</w:t>
      </w:r>
      <w:r w:rsidR="00252572" w:rsidRPr="00614926">
        <w:rPr>
          <w:b/>
        </w:rPr>
        <w:t>建议</w:t>
      </w:r>
      <w:r w:rsidR="00252572" w:rsidRPr="00614926">
        <w:rPr>
          <w:rFonts w:hint="eastAsia"/>
          <w:b/>
        </w:rPr>
        <w:t>安装</w:t>
      </w:r>
      <w:r w:rsidR="00252572" w:rsidRPr="00614926">
        <w:rPr>
          <w:b/>
        </w:rPr>
        <w:t>IE10</w:t>
      </w:r>
      <w:r w:rsidR="00252572" w:rsidRPr="00614926">
        <w:rPr>
          <w:rFonts w:hint="eastAsia"/>
          <w:b/>
        </w:rPr>
        <w:t>或</w:t>
      </w:r>
      <w:r w:rsidR="00252572" w:rsidRPr="00614926">
        <w:rPr>
          <w:b/>
        </w:rPr>
        <w:t>以上版本</w:t>
      </w:r>
      <w:r>
        <w:t>。</w:t>
      </w:r>
    </w:p>
    <w:p w:rsidR="00C11386" w:rsidRDefault="00C11386" w:rsidP="003463CE">
      <w:pPr>
        <w:pStyle w:val="af"/>
        <w:numPr>
          <w:ilvl w:val="0"/>
          <w:numId w:val="9"/>
        </w:numPr>
        <w:spacing w:line="360" w:lineRule="auto"/>
        <w:ind w:firstLineChars="0"/>
      </w:pPr>
      <w:r>
        <w:t>Office版本：</w:t>
      </w:r>
    </w:p>
    <w:p w:rsidR="00C11386" w:rsidRDefault="00C11386" w:rsidP="00C11386">
      <w:pPr>
        <w:pStyle w:val="af"/>
        <w:spacing w:line="360" w:lineRule="auto"/>
        <w:ind w:left="780" w:firstLineChars="0" w:firstLine="0"/>
      </w:pPr>
      <w:r>
        <w:rPr>
          <w:rFonts w:hint="eastAsia"/>
        </w:rPr>
        <w:t>操作</w:t>
      </w:r>
      <w:r>
        <w:t>系统装有</w:t>
      </w:r>
      <w:r>
        <w:rPr>
          <w:rFonts w:hint="eastAsia"/>
        </w:rPr>
        <w:t>以下</w:t>
      </w:r>
      <w:r>
        <w:t>office办公软件之一：</w:t>
      </w:r>
      <w:r w:rsidRPr="00C11386">
        <w:rPr>
          <w:rFonts w:hint="eastAsia"/>
        </w:rPr>
        <w:t>office</w:t>
      </w:r>
      <w:r>
        <w:t>2003，</w:t>
      </w:r>
      <w:r w:rsidRPr="00C11386">
        <w:rPr>
          <w:rFonts w:hint="eastAsia"/>
        </w:rPr>
        <w:t>office</w:t>
      </w:r>
      <w:r>
        <w:t>2007、office2010、office2013</w:t>
      </w:r>
      <w:r>
        <w:rPr>
          <w:rFonts w:hint="eastAsia"/>
        </w:rPr>
        <w:t>。</w:t>
      </w:r>
    </w:p>
    <w:p w:rsidR="00511FD5" w:rsidRPr="00E031EE" w:rsidRDefault="005D0F3A" w:rsidP="003463CE">
      <w:pPr>
        <w:pStyle w:val="1"/>
        <w:keepLines w:val="0"/>
        <w:widowControl w:val="0"/>
        <w:numPr>
          <w:ilvl w:val="0"/>
          <w:numId w:val="8"/>
        </w:numPr>
        <w:spacing w:line="360" w:lineRule="auto"/>
        <w:ind w:left="431" w:hanging="431"/>
        <w:jc w:val="both"/>
        <w:rPr>
          <w:rFonts w:ascii="宋体" w:hAnsi="宋体"/>
          <w:iCs/>
        </w:rPr>
      </w:pPr>
      <w:bookmarkStart w:id="14" w:name="_Toc478561740"/>
      <w:r>
        <w:rPr>
          <w:rFonts w:ascii="宋体" w:hAnsi="宋体" w:hint="eastAsia"/>
          <w:iCs/>
        </w:rPr>
        <w:t>工具</w:t>
      </w:r>
      <w:r w:rsidR="00757493">
        <w:rPr>
          <w:rFonts w:ascii="宋体" w:hAnsi="宋体" w:hint="eastAsia"/>
          <w:iCs/>
        </w:rPr>
        <w:t>软件的安装</w:t>
      </w:r>
      <w:r w:rsidR="00757493">
        <w:rPr>
          <w:rFonts w:ascii="宋体" w:hAnsi="宋体"/>
          <w:iCs/>
        </w:rPr>
        <w:t>与卸载</w:t>
      </w:r>
      <w:bookmarkEnd w:id="14"/>
    </w:p>
    <w:p w:rsidR="00511FD5" w:rsidRDefault="005D0F3A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15" w:name="_Toc478561741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软件安装</w:t>
      </w:r>
      <w:r w:rsidR="00A61892">
        <w:rPr>
          <w:rFonts w:ascii="Times New Roman" w:hAnsi="Times New Roman" w:cs="宋体" w:hint="eastAsia"/>
          <w:color w:val="000000" w:themeColor="text1"/>
          <w:kern w:val="0"/>
          <w:szCs w:val="30"/>
        </w:rPr>
        <w:t>与启动</w:t>
      </w:r>
      <w:bookmarkEnd w:id="15"/>
    </w:p>
    <w:p w:rsidR="00F332BA" w:rsidRPr="00F332BA" w:rsidRDefault="00F332BA" w:rsidP="00F332BA">
      <w:pPr>
        <w:pStyle w:val="2"/>
        <w:keepLines w:val="0"/>
        <w:widowControl w:val="0"/>
        <w:numPr>
          <w:ilvl w:val="2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16" w:name="_Toc478561742"/>
      <w:r w:rsidRPr="00F332BA">
        <w:rPr>
          <w:rFonts w:ascii="Times New Roman" w:hAnsi="Times New Roman" w:cs="宋体"/>
          <w:color w:val="000000" w:themeColor="text1"/>
          <w:kern w:val="0"/>
          <w:szCs w:val="30"/>
        </w:rPr>
        <w:t>安装过程</w:t>
      </w:r>
      <w:bookmarkEnd w:id="16"/>
    </w:p>
    <w:p w:rsidR="00F332BA" w:rsidRDefault="00F332BA" w:rsidP="00B414F9">
      <w:pPr>
        <w:spacing w:line="360" w:lineRule="auto"/>
        <w:ind w:leftChars="100" w:left="240" w:firstLineChars="75" w:firstLine="180"/>
      </w:pPr>
      <w:r>
        <w:t>鼠标双击光盘中的安装文件</w:t>
      </w:r>
      <w:r>
        <w:rPr>
          <w:rFonts w:hint="eastAsia"/>
        </w:rPr>
        <w:t>“</w:t>
      </w:r>
      <w:r w:rsidR="00B414F9">
        <w:rPr>
          <w:rFonts w:hint="eastAsia"/>
        </w:rPr>
        <w:t>201</w:t>
      </w:r>
      <w:r w:rsidR="003F6627">
        <w:rPr>
          <w:rFonts w:hint="eastAsia"/>
        </w:rPr>
        <w:t>7</w:t>
      </w:r>
      <w:r w:rsidR="00B414F9">
        <w:rPr>
          <w:rFonts w:hint="eastAsia"/>
        </w:rPr>
        <w:t>年公安机关</w:t>
      </w:r>
      <w:r>
        <w:t>网络安全</w:t>
      </w:r>
      <w:r w:rsidR="00B414F9">
        <w:t>执法检查</w:t>
      </w:r>
      <w:r w:rsidR="00B414F9">
        <w:rPr>
          <w:rFonts w:hint="eastAsia"/>
        </w:rPr>
        <w:t>-</w:t>
      </w:r>
      <w:r>
        <w:t>自查采集工具</w:t>
      </w:r>
      <w:r>
        <w:rPr>
          <w:rFonts w:hint="eastAsia"/>
        </w:rPr>
        <w:t>v</w:t>
      </w:r>
      <w:r w:rsidR="003F6627">
        <w:rPr>
          <w:rFonts w:hint="eastAsia"/>
        </w:rPr>
        <w:t>3.0</w:t>
      </w:r>
      <w:r>
        <w:rPr>
          <w:rFonts w:hint="eastAsia"/>
        </w:rPr>
        <w:t>.exe</w:t>
      </w:r>
      <w:r>
        <w:t>”</w:t>
      </w:r>
      <w:r>
        <w:t>,</w:t>
      </w:r>
      <w:r w:rsidR="00BF6DE6">
        <w:rPr>
          <w:rFonts w:hint="eastAsia"/>
        </w:rPr>
        <w:t>根据软件</w:t>
      </w:r>
      <w:r w:rsidR="00BF6DE6">
        <w:t>提示，点击</w:t>
      </w:r>
      <w:r w:rsidR="00BF6DE6">
        <w:rPr>
          <w:rFonts w:hint="eastAsia"/>
        </w:rPr>
        <w:t>【</w:t>
      </w:r>
      <w:r w:rsidR="00BF6DE6">
        <w:t>下一步】按钮进行</w:t>
      </w:r>
      <w:r w:rsidR="00BF6DE6">
        <w:rPr>
          <w:rFonts w:hint="eastAsia"/>
        </w:rPr>
        <w:t>软件</w:t>
      </w:r>
      <w:r w:rsidR="00BF6DE6">
        <w:t>安装</w:t>
      </w:r>
      <w:r w:rsidR="00B7217F">
        <w:rPr>
          <w:rFonts w:hint="eastAsia"/>
        </w:rPr>
        <w:t>，</w:t>
      </w:r>
      <w:r w:rsidR="00B7217F">
        <w:t>软件自动</w:t>
      </w:r>
      <w:r w:rsidR="00B7217F">
        <w:rPr>
          <w:rFonts w:hint="eastAsia"/>
        </w:rPr>
        <w:t>安装</w:t>
      </w:r>
      <w:r w:rsidR="00B7217F">
        <w:t>至</w:t>
      </w:r>
      <w:r w:rsidR="00B7217F">
        <w:lastRenderedPageBreak/>
        <w:t>“</w:t>
      </w:r>
      <w:r w:rsidR="00B7217F" w:rsidRPr="00B7217F">
        <w:t>C:\MPS_SITv3.0</w:t>
      </w:r>
      <w:r w:rsidR="00B7217F">
        <w:t>”</w:t>
      </w:r>
      <w:r w:rsidR="00B7217F">
        <w:t>目录下</w:t>
      </w:r>
      <w:r>
        <w:rPr>
          <w:rFonts w:hint="eastAsia"/>
        </w:rPr>
        <w:t>。</w:t>
      </w:r>
      <w:r w:rsidR="00BF6DE6">
        <w:rPr>
          <w:rFonts w:hint="eastAsia"/>
        </w:rPr>
        <w:t>安装</w:t>
      </w:r>
      <w:r w:rsidR="00BF6DE6">
        <w:t>过程如下图：</w:t>
      </w:r>
    </w:p>
    <w:p w:rsidR="00C32707" w:rsidRDefault="00C32707" w:rsidP="00B414F9">
      <w:pPr>
        <w:spacing w:line="360" w:lineRule="auto"/>
        <w:ind w:leftChars="100" w:left="240" w:firstLineChars="75" w:firstLine="180"/>
      </w:pPr>
      <w:r>
        <w:rPr>
          <w:noProof/>
        </w:rPr>
        <w:drawing>
          <wp:inline distT="0" distB="0" distL="0" distR="0">
            <wp:extent cx="4951730" cy="3536950"/>
            <wp:effectExtent l="0" t="0" r="1270" b="6350"/>
            <wp:docPr id="17" name="图片 17" descr="C:\Users\ADMINI~1\AppData\Local\Temp\f3372838-bc99-4755-a0c2-df6f86d99d1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f3372838-bc99-4755-a0c2-df6f86d99d11.t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730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707" w:rsidRDefault="00C32707" w:rsidP="00B414F9">
      <w:pPr>
        <w:spacing w:line="360" w:lineRule="auto"/>
        <w:ind w:leftChars="100" w:left="240" w:firstLineChars="75" w:firstLine="180"/>
      </w:pPr>
      <w:r>
        <w:rPr>
          <w:noProof/>
        </w:rPr>
        <w:drawing>
          <wp:inline distT="0" distB="0" distL="0" distR="0">
            <wp:extent cx="4899660" cy="3554095"/>
            <wp:effectExtent l="0" t="0" r="0" b="8255"/>
            <wp:docPr id="19" name="图片 19" descr="C:\Users\ADMINI~1\AppData\Local\Temp\a3e0340f-94ee-4010-8e20-900fa8ebcf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a3e0340f-94ee-4010-8e20-900fa8ebcf03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DE6" w:rsidRDefault="00C32707" w:rsidP="00B414F9">
      <w:pPr>
        <w:spacing w:line="360" w:lineRule="auto"/>
        <w:ind w:leftChars="100" w:left="240" w:firstLineChars="75" w:firstLine="180"/>
      </w:pPr>
      <w:r>
        <w:rPr>
          <w:noProof/>
        </w:rPr>
        <w:lastRenderedPageBreak/>
        <w:drawing>
          <wp:inline distT="0" distB="0" distL="0" distR="0">
            <wp:extent cx="4779010" cy="3459480"/>
            <wp:effectExtent l="0" t="0" r="2540" b="7620"/>
            <wp:docPr id="20" name="图片 20" descr="C:\Users\ADMINI~1\AppData\Local\Temp\3dca94f5-53c1-43ad-af9c-cd45df26766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3dca94f5-53c1-43ad-af9c-cd45df267669.t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707" w:rsidRDefault="00C32707" w:rsidP="00B414F9">
      <w:pPr>
        <w:spacing w:line="360" w:lineRule="auto"/>
        <w:ind w:leftChars="100" w:left="240" w:firstLineChars="75" w:firstLine="180"/>
      </w:pPr>
      <w:r>
        <w:rPr>
          <w:noProof/>
        </w:rPr>
        <w:drawing>
          <wp:inline distT="0" distB="0" distL="0" distR="0">
            <wp:extent cx="4805045" cy="3493770"/>
            <wp:effectExtent l="0" t="0" r="0" b="0"/>
            <wp:docPr id="21" name="图片 21" descr="C:\Users\ADMINI~1\AppData\Local\Temp\6a5e4d45-0f69-482e-943d-ccbfd8d052d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6a5e4d45-0f69-482e-943d-ccbfd8d052d9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045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2BA" w:rsidRDefault="00F332BA" w:rsidP="00F332BA">
      <w:pPr>
        <w:pStyle w:val="2"/>
        <w:keepLines w:val="0"/>
        <w:widowControl w:val="0"/>
        <w:numPr>
          <w:ilvl w:val="2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17" w:name="_Toc478561743"/>
      <w:r w:rsidRPr="00F332BA">
        <w:rPr>
          <w:rFonts w:ascii="Times New Roman" w:hAnsi="Times New Roman" w:cs="宋体" w:hint="eastAsia"/>
          <w:color w:val="000000" w:themeColor="text1"/>
          <w:kern w:val="0"/>
          <w:szCs w:val="30"/>
        </w:rPr>
        <w:t>启动工具</w:t>
      </w:r>
      <w:bookmarkEnd w:id="17"/>
    </w:p>
    <w:p w:rsidR="00B7217F" w:rsidRDefault="00B7217F" w:rsidP="00F332BA">
      <w:pPr>
        <w:spacing w:line="360" w:lineRule="auto"/>
        <w:ind w:firstLineChars="175" w:firstLine="420"/>
      </w:pPr>
      <w:r>
        <w:rPr>
          <w:rFonts w:hint="eastAsia"/>
        </w:rPr>
        <w:t>双击</w:t>
      </w:r>
      <w:r>
        <w:t>电脑桌面图标：</w:t>
      </w:r>
      <w:r>
        <w:rPr>
          <w:noProof/>
        </w:rPr>
        <w:drawing>
          <wp:inline distT="0" distB="0" distL="0" distR="0">
            <wp:extent cx="871220" cy="862330"/>
            <wp:effectExtent l="0" t="0" r="5080" b="0"/>
            <wp:docPr id="26" name="图片 26" descr="C:\Users\ADMINI~1\AppData\Local\Temp\d5816957-68be-415e-b7c5-ef7153b8924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d5816957-68be-415e-b7c5-ef7153b8924b.t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即可启动自查采集软件；</w:t>
      </w:r>
    </w:p>
    <w:p w:rsidR="00F332BA" w:rsidRDefault="00B7217F" w:rsidP="00F332BA">
      <w:pPr>
        <w:spacing w:line="360" w:lineRule="auto"/>
        <w:ind w:firstLineChars="175" w:firstLine="420"/>
      </w:pPr>
      <w:r>
        <w:rPr>
          <w:rFonts w:hint="eastAsia"/>
        </w:rPr>
        <w:t>也</w:t>
      </w:r>
      <w:r w:rsidR="00F332BA">
        <w:t>可以通过操作系统文件资源管理器</w:t>
      </w:r>
      <w:r w:rsidR="00F332BA">
        <w:rPr>
          <w:rFonts w:hint="eastAsia"/>
        </w:rPr>
        <w:t>，</w:t>
      </w:r>
      <w:r w:rsidR="00F332BA">
        <w:t>访问</w:t>
      </w:r>
      <w:r w:rsidR="00F332BA">
        <w:rPr>
          <w:rFonts w:hint="eastAsia"/>
        </w:rPr>
        <w:t>“</w:t>
      </w:r>
      <w:r w:rsidRPr="00B7217F">
        <w:t>C:\MPS_SITv3.0</w:t>
      </w:r>
      <w:r w:rsidR="00F332BA">
        <w:rPr>
          <w:rFonts w:hint="eastAsia"/>
        </w:rPr>
        <w:t>”目录，鼠标双击“</w:t>
      </w:r>
      <w:r>
        <w:rPr>
          <w:rFonts w:hint="eastAsia"/>
        </w:rPr>
        <w:t>app</w:t>
      </w:r>
      <w:r>
        <w:t>.hta</w:t>
      </w:r>
      <w:r w:rsidR="00F332BA">
        <w:rPr>
          <w:rFonts w:hint="eastAsia"/>
        </w:rPr>
        <w:t>”启动工具。</w:t>
      </w:r>
    </w:p>
    <w:p w:rsidR="005D0F3A" w:rsidRDefault="005D0F3A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18" w:name="_Toc478561744"/>
      <w:r w:rsidRPr="005D0F3A">
        <w:rPr>
          <w:rFonts w:ascii="Times New Roman" w:hAnsi="Times New Roman" w:cs="宋体" w:hint="eastAsia"/>
          <w:color w:val="000000" w:themeColor="text1"/>
          <w:kern w:val="0"/>
          <w:szCs w:val="30"/>
        </w:rPr>
        <w:lastRenderedPageBreak/>
        <w:t>软件</w:t>
      </w:r>
      <w:r w:rsidRPr="005D0F3A">
        <w:rPr>
          <w:rFonts w:ascii="Times New Roman" w:hAnsi="Times New Roman" w:cs="宋体"/>
          <w:color w:val="000000" w:themeColor="text1"/>
          <w:kern w:val="0"/>
          <w:szCs w:val="30"/>
        </w:rPr>
        <w:t>卸载</w:t>
      </w:r>
      <w:bookmarkEnd w:id="18"/>
    </w:p>
    <w:p w:rsidR="00F332BA" w:rsidRDefault="00120886" w:rsidP="00F332BA">
      <w:pPr>
        <w:spacing w:line="360" w:lineRule="auto"/>
        <w:ind w:firstLineChars="175" w:firstLine="420"/>
      </w:pPr>
      <w:r>
        <w:rPr>
          <w:rFonts w:hint="eastAsia"/>
        </w:rPr>
        <w:t>软件</w:t>
      </w:r>
      <w:r w:rsidR="005B138C">
        <w:t>卸载前</w:t>
      </w:r>
      <w:r w:rsidR="00F332BA">
        <w:t>确保数据已经保存</w:t>
      </w:r>
      <w:r w:rsidR="00F332BA">
        <w:rPr>
          <w:rFonts w:hint="eastAsia"/>
        </w:rPr>
        <w:t>、</w:t>
      </w:r>
      <w:r>
        <w:rPr>
          <w:rFonts w:hint="eastAsia"/>
        </w:rPr>
        <w:t>导出</w:t>
      </w:r>
      <w:r>
        <w:t>完毕并且上报数据已经刻录至光盘，</w:t>
      </w:r>
      <w:r w:rsidR="00F332BA">
        <w:t>工具已经退出</w:t>
      </w:r>
      <w:r w:rsidR="00F332BA">
        <w:rPr>
          <w:rFonts w:hint="eastAsia"/>
        </w:rPr>
        <w:t>。</w:t>
      </w:r>
    </w:p>
    <w:p w:rsidR="00120886" w:rsidRDefault="00120886" w:rsidP="00F332BA">
      <w:pPr>
        <w:spacing w:line="360" w:lineRule="auto"/>
        <w:ind w:firstLineChars="175" w:firstLine="420"/>
      </w:pPr>
      <w:r>
        <w:rPr>
          <w:rFonts w:hint="eastAsia"/>
        </w:rPr>
        <w:t>软件</w:t>
      </w:r>
      <w:r>
        <w:t>卸载过程</w:t>
      </w:r>
      <w:r>
        <w:rPr>
          <w:rFonts w:hint="eastAsia"/>
        </w:rPr>
        <w:t>（</w:t>
      </w:r>
      <w:r>
        <w:t>以Windows7</w:t>
      </w:r>
      <w:r>
        <w:rPr>
          <w:rFonts w:hint="eastAsia"/>
        </w:rPr>
        <w:t>操作</w:t>
      </w:r>
      <w:r>
        <w:t>系统为例）：</w:t>
      </w:r>
    </w:p>
    <w:p w:rsidR="00120886" w:rsidRDefault="00120886" w:rsidP="00120886">
      <w:pPr>
        <w:pStyle w:val="af"/>
        <w:numPr>
          <w:ilvl w:val="0"/>
          <w:numId w:val="27"/>
        </w:numPr>
        <w:spacing w:line="360" w:lineRule="auto"/>
        <w:ind w:firstLineChars="0"/>
      </w:pPr>
      <w:r>
        <w:rPr>
          <w:rFonts w:hint="eastAsia"/>
        </w:rPr>
        <w:t>打开</w:t>
      </w:r>
      <w:r>
        <w:t>控制面板，</w:t>
      </w:r>
      <w:r>
        <w:rPr>
          <w:rFonts w:hint="eastAsia"/>
        </w:rPr>
        <w:t>选择</w:t>
      </w:r>
      <w:r>
        <w:t>【程序</w:t>
      </w:r>
      <w:r>
        <w:rPr>
          <w:rFonts w:hint="eastAsia"/>
        </w:rPr>
        <w:t>和</w:t>
      </w:r>
      <w:r>
        <w:t>功能</w:t>
      </w:r>
      <w:r>
        <w:rPr>
          <w:rFonts w:hint="eastAsia"/>
        </w:rPr>
        <w:t>】，</w:t>
      </w:r>
      <w:r>
        <w:t>找到</w:t>
      </w:r>
      <w:r>
        <w:rPr>
          <w:rFonts w:hint="eastAsia"/>
        </w:rPr>
        <w:t>“2017年</w:t>
      </w:r>
      <w:r>
        <w:t>公安机关网络安全执法检查-</w:t>
      </w:r>
      <w:r>
        <w:rPr>
          <w:rFonts w:hint="eastAsia"/>
        </w:rPr>
        <w:t>自查</w:t>
      </w:r>
      <w:r>
        <w:t>采集工具</w:t>
      </w:r>
      <w:r>
        <w:rPr>
          <w:rFonts w:hint="eastAsia"/>
        </w:rPr>
        <w:t xml:space="preserve"> 版本3.0”</w:t>
      </w:r>
      <w:r>
        <w:t>，如下图：</w:t>
      </w:r>
    </w:p>
    <w:p w:rsidR="00120886" w:rsidRDefault="00120886" w:rsidP="00BF6DE6">
      <w:pPr>
        <w:pStyle w:val="af"/>
        <w:spacing w:line="360" w:lineRule="auto"/>
        <w:ind w:left="-284" w:firstLineChars="0" w:firstLine="0"/>
        <w:jc w:val="center"/>
      </w:pPr>
      <w:r>
        <w:rPr>
          <w:noProof/>
        </w:rPr>
        <w:drawing>
          <wp:inline distT="0" distB="0" distL="0" distR="0">
            <wp:extent cx="5416540" cy="3184525"/>
            <wp:effectExtent l="0" t="0" r="0" b="0"/>
            <wp:docPr id="15" name="图片 15" descr="C:\Users\ADMINI~1\AppData\Local\Temp\d98e7266-31b9-4071-871e-c9d51841c93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d98e7266-31b9-4071-871e-c9d51841c937.t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034" cy="319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886" w:rsidRDefault="00120886" w:rsidP="00120886">
      <w:pPr>
        <w:pStyle w:val="af"/>
        <w:numPr>
          <w:ilvl w:val="0"/>
          <w:numId w:val="27"/>
        </w:numPr>
        <w:spacing w:line="360" w:lineRule="auto"/>
        <w:ind w:firstLineChars="0"/>
      </w:pPr>
      <w:r>
        <w:rPr>
          <w:rFonts w:hint="eastAsia"/>
        </w:rPr>
        <w:t>选中</w:t>
      </w:r>
      <w:r>
        <w:t>要</w:t>
      </w:r>
      <w:r>
        <w:rPr>
          <w:rFonts w:hint="eastAsia"/>
        </w:rPr>
        <w:t>卸载</w:t>
      </w:r>
      <w:r>
        <w:t>的软件，</w:t>
      </w:r>
      <w:r>
        <w:rPr>
          <w:rFonts w:hint="eastAsia"/>
        </w:rPr>
        <w:t>鼠标</w:t>
      </w:r>
      <w:r>
        <w:t>右键点击</w:t>
      </w:r>
      <w:r>
        <w:t>“</w:t>
      </w:r>
      <w:r>
        <w:t>卸载</w:t>
      </w:r>
      <w:r>
        <w:t>”</w:t>
      </w:r>
      <w:r>
        <w:rPr>
          <w:rFonts w:hint="eastAsia"/>
        </w:rPr>
        <w:t>，</w:t>
      </w:r>
      <w:r>
        <w:t>按照提示操作即可自动卸载完成。</w:t>
      </w:r>
    </w:p>
    <w:p w:rsidR="0056254A" w:rsidRDefault="005D0F3A" w:rsidP="003463CE">
      <w:pPr>
        <w:pStyle w:val="1"/>
        <w:keepLines w:val="0"/>
        <w:widowControl w:val="0"/>
        <w:numPr>
          <w:ilvl w:val="0"/>
          <w:numId w:val="8"/>
        </w:numPr>
        <w:spacing w:line="360" w:lineRule="auto"/>
        <w:ind w:left="431" w:hanging="431"/>
        <w:jc w:val="both"/>
        <w:rPr>
          <w:rFonts w:ascii="宋体" w:hAnsi="宋体"/>
          <w:iCs/>
        </w:rPr>
      </w:pPr>
      <w:bookmarkStart w:id="19" w:name="_Toc478561745"/>
      <w:r>
        <w:rPr>
          <w:rFonts w:ascii="宋体" w:hAnsi="宋体" w:hint="eastAsia"/>
          <w:iCs/>
        </w:rPr>
        <w:lastRenderedPageBreak/>
        <w:t>工具</w:t>
      </w:r>
      <w:r w:rsidR="00437629">
        <w:rPr>
          <w:rFonts w:ascii="宋体" w:hAnsi="宋体" w:hint="eastAsia"/>
          <w:iCs/>
        </w:rPr>
        <w:t>软件</w:t>
      </w:r>
      <w:r>
        <w:rPr>
          <w:rFonts w:ascii="宋体" w:hAnsi="宋体" w:hint="eastAsia"/>
          <w:iCs/>
        </w:rPr>
        <w:t>使用</w:t>
      </w:r>
      <w:bookmarkEnd w:id="19"/>
    </w:p>
    <w:p w:rsidR="00691D40" w:rsidRDefault="001A5B22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20" w:name="_Toc478561746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主界面介绍</w:t>
      </w:r>
      <w:bookmarkEnd w:id="20"/>
    </w:p>
    <w:p w:rsidR="00435FD3" w:rsidRDefault="00F91698" w:rsidP="00435FD3"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4" name="图片 4" descr="C:\Users\ADMINI~1\AppData\Local\Temp\b9f1a2e1-a5e0-4092-a2e2-ea8e088e14b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b9f1a2e1-a5e0-4092-a2e2-ea8e088e14b1.tm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1" w:name="_GoBack"/>
      <w:bookmarkEnd w:id="21"/>
    </w:p>
    <w:p w:rsidR="007A1F9A" w:rsidRDefault="009D7785" w:rsidP="00C34385">
      <w:pPr>
        <w:pStyle w:val="af"/>
        <w:numPr>
          <w:ilvl w:val="0"/>
          <w:numId w:val="10"/>
        </w:numPr>
        <w:spacing w:line="360" w:lineRule="auto"/>
        <w:ind w:firstLineChars="0"/>
      </w:pPr>
      <w:r>
        <w:rPr>
          <w:rFonts w:hint="eastAsia"/>
        </w:rPr>
        <w:t>支持</w:t>
      </w:r>
      <w:r>
        <w:t>填报内容：工具软件支持</w:t>
      </w:r>
      <w:r w:rsidR="00C34385">
        <w:rPr>
          <w:rFonts w:hint="eastAsia"/>
        </w:rPr>
        <w:t>《</w:t>
      </w:r>
      <w:r w:rsidR="00C34385" w:rsidRPr="00C34385">
        <w:rPr>
          <w:rFonts w:hint="eastAsia"/>
        </w:rPr>
        <w:t>2017年公安机关网络安全执法检查工作表格.</w:t>
      </w:r>
      <w:proofErr w:type="spellStart"/>
      <w:r w:rsidR="00C34385" w:rsidRPr="00C34385">
        <w:rPr>
          <w:rFonts w:hint="eastAsia"/>
        </w:rPr>
        <w:t>docx</w:t>
      </w:r>
      <w:proofErr w:type="spellEnd"/>
      <w:proofErr w:type="gramStart"/>
      <w:r w:rsidR="00C34385">
        <w:rPr>
          <w:rFonts w:hint="eastAsia"/>
        </w:rPr>
        <w:t>》</w:t>
      </w:r>
      <w:proofErr w:type="gramEnd"/>
      <w:r w:rsidR="00C34385">
        <w:t>所有</w:t>
      </w:r>
      <w:r>
        <w:t>内容的填报。</w:t>
      </w:r>
    </w:p>
    <w:p w:rsidR="009D7785" w:rsidRDefault="00C34385" w:rsidP="007A1F9A">
      <w:pPr>
        <w:pStyle w:val="af"/>
        <w:spacing w:line="360" w:lineRule="auto"/>
        <w:ind w:left="840" w:firstLineChars="0" w:firstLine="0"/>
      </w:pPr>
      <w:r>
        <w:rPr>
          <w:rFonts w:hint="eastAsia"/>
        </w:rPr>
        <w:t>其中</w:t>
      </w:r>
      <w:r>
        <w:t>，</w:t>
      </w:r>
      <w:r>
        <w:rPr>
          <w:rFonts w:hint="eastAsia"/>
        </w:rPr>
        <w:t>通过</w:t>
      </w:r>
      <w:r>
        <w:t>【行业主管部门</w:t>
      </w:r>
      <w:r>
        <w:rPr>
          <w:rFonts w:hint="eastAsia"/>
        </w:rPr>
        <w:t>填报</w:t>
      </w:r>
      <w:r>
        <w:t>】标签可填报</w:t>
      </w:r>
      <w:r>
        <w:rPr>
          <w:rFonts w:hint="eastAsia"/>
        </w:rPr>
        <w:t>：（附件2）《行业部门国家关键信息基础设施基础调查表》、（附件4）《2017年重点单位网络安全自查表》（表一）；</w:t>
      </w:r>
      <w:r>
        <w:t>通过【</w:t>
      </w:r>
      <w:r>
        <w:rPr>
          <w:rFonts w:hint="eastAsia"/>
        </w:rPr>
        <w:t>运营</w:t>
      </w:r>
      <w:r>
        <w:t>使用单位</w:t>
      </w:r>
      <w:r>
        <w:rPr>
          <w:rFonts w:hint="eastAsia"/>
        </w:rPr>
        <w:t>填报</w:t>
      </w:r>
      <w:r>
        <w:t>】</w:t>
      </w:r>
      <w:r>
        <w:rPr>
          <w:rFonts w:hint="eastAsia"/>
        </w:rPr>
        <w:t>标签</w:t>
      </w:r>
      <w:r>
        <w:t>可填报</w:t>
      </w:r>
      <w:r>
        <w:rPr>
          <w:rFonts w:hint="eastAsia"/>
        </w:rPr>
        <w:t>：（附件3）《国家关键信息基础设施基本情况表》、（附件4）《2017年重点单位网络安全自查表》（表二、表三）。</w:t>
      </w:r>
    </w:p>
    <w:p w:rsidR="009D7785" w:rsidRDefault="009D7785" w:rsidP="00F02304">
      <w:pPr>
        <w:pStyle w:val="af"/>
        <w:numPr>
          <w:ilvl w:val="0"/>
          <w:numId w:val="10"/>
        </w:numPr>
        <w:spacing w:line="360" w:lineRule="auto"/>
        <w:ind w:firstLineChars="0"/>
      </w:pPr>
      <w:r>
        <w:rPr>
          <w:rFonts w:hint="eastAsia"/>
        </w:rPr>
        <w:t>导出</w:t>
      </w:r>
      <w:r>
        <w:t>word文件：</w:t>
      </w:r>
      <w:r>
        <w:rPr>
          <w:rFonts w:hint="eastAsia"/>
        </w:rPr>
        <w:t>用户</w:t>
      </w:r>
      <w:r>
        <w:t>根据实际情况使用本软件填报完成后，可通过【导出word文件】按钮，导出Word</w:t>
      </w:r>
      <w:r>
        <w:rPr>
          <w:rFonts w:hint="eastAsia"/>
        </w:rPr>
        <w:t>结果</w:t>
      </w:r>
      <w:r>
        <w:t>报告。Word</w:t>
      </w:r>
      <w:r>
        <w:rPr>
          <w:rFonts w:hint="eastAsia"/>
        </w:rPr>
        <w:t>结果</w:t>
      </w:r>
      <w:r>
        <w:t>报告</w:t>
      </w:r>
      <w:r>
        <w:rPr>
          <w:rFonts w:hint="eastAsia"/>
        </w:rPr>
        <w:t>依据</w:t>
      </w:r>
      <w:r>
        <w:t>《</w:t>
      </w:r>
      <w:r>
        <w:rPr>
          <w:rFonts w:hint="eastAsia"/>
        </w:rPr>
        <w:t>201</w:t>
      </w:r>
      <w:r w:rsidR="00F02304">
        <w:t>7</w:t>
      </w:r>
      <w:r>
        <w:rPr>
          <w:rFonts w:hint="eastAsia"/>
        </w:rPr>
        <w:t>年</w:t>
      </w:r>
      <w:r w:rsidR="00F02304" w:rsidRPr="00C34385">
        <w:rPr>
          <w:rFonts w:hint="eastAsia"/>
        </w:rPr>
        <w:t>公安机关网络安全执法检查工作表格</w:t>
      </w:r>
      <w:r>
        <w:rPr>
          <w:rFonts w:hint="eastAsia"/>
        </w:rPr>
        <w:t>》</w:t>
      </w:r>
      <w:r>
        <w:t>格式生成到固定目录</w:t>
      </w:r>
      <w:r w:rsidR="00F02304">
        <w:rPr>
          <w:rFonts w:hint="eastAsia"/>
        </w:rPr>
        <w:t>（</w:t>
      </w:r>
      <w:r w:rsidR="00F02304" w:rsidRPr="00F02304">
        <w:t>C:\MPS_SITv3.0\export</w:t>
      </w:r>
      <w:r w:rsidR="00F02304">
        <w:rPr>
          <w:rFonts w:hint="eastAsia"/>
        </w:rPr>
        <w:t>）</w:t>
      </w:r>
      <w:r>
        <w:t>下，用户可以</w:t>
      </w:r>
      <w:r>
        <w:rPr>
          <w:rFonts w:hint="eastAsia"/>
        </w:rPr>
        <w:t>进行</w:t>
      </w:r>
      <w:r>
        <w:t>查看、打印等操作。</w:t>
      </w:r>
    </w:p>
    <w:p w:rsidR="000E3DCA" w:rsidRPr="00435FD3" w:rsidRDefault="000E3DCA" w:rsidP="003463CE">
      <w:pPr>
        <w:pStyle w:val="af"/>
        <w:numPr>
          <w:ilvl w:val="0"/>
          <w:numId w:val="10"/>
        </w:numPr>
        <w:spacing w:line="360" w:lineRule="auto"/>
        <w:ind w:firstLineChars="0"/>
      </w:pPr>
      <w:r>
        <w:rPr>
          <w:rFonts w:hint="eastAsia"/>
        </w:rPr>
        <w:t>导出</w:t>
      </w:r>
      <w:r>
        <w:t>zip文件：</w:t>
      </w:r>
      <w:r>
        <w:rPr>
          <w:rFonts w:hint="eastAsia"/>
        </w:rPr>
        <w:t>用户</w:t>
      </w:r>
      <w:r>
        <w:t>根据实际情况使用本软件填报完成后，可通过【导出zip文件】按钮，导出zip</w:t>
      </w:r>
      <w:r>
        <w:rPr>
          <w:rFonts w:hint="eastAsia"/>
        </w:rPr>
        <w:t>格式</w:t>
      </w:r>
      <w:r>
        <w:t>的</w:t>
      </w:r>
      <w:r>
        <w:rPr>
          <w:rFonts w:hint="eastAsia"/>
        </w:rPr>
        <w:t>结果文件</w:t>
      </w:r>
      <w:r>
        <w:t>。</w:t>
      </w:r>
      <w:r>
        <w:rPr>
          <w:rFonts w:hint="eastAsia"/>
        </w:rPr>
        <w:t>此文件用户需要</w:t>
      </w:r>
      <w:r>
        <w:t>提交到公安机关</w:t>
      </w:r>
      <w:r>
        <w:rPr>
          <w:rFonts w:hint="eastAsia"/>
        </w:rPr>
        <w:t>，</w:t>
      </w:r>
      <w:proofErr w:type="gramStart"/>
      <w:r>
        <w:t>由网安民警</w:t>
      </w:r>
      <w:proofErr w:type="gramEnd"/>
      <w:r>
        <w:t>将结果数据导入到重要信息系统基础数据库管理系统。</w:t>
      </w:r>
    </w:p>
    <w:p w:rsidR="001A5B22" w:rsidRDefault="001A5B22" w:rsidP="003463CE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22" w:name="_Toc478561747"/>
      <w:r w:rsidRPr="001A5B22">
        <w:rPr>
          <w:rFonts w:ascii="Times New Roman" w:hAnsi="Times New Roman" w:cs="宋体"/>
          <w:color w:val="000000" w:themeColor="text1"/>
          <w:kern w:val="0"/>
          <w:szCs w:val="30"/>
        </w:rPr>
        <w:t>填报</w:t>
      </w:r>
      <w:r w:rsidR="00B11271">
        <w:rPr>
          <w:rFonts w:ascii="Times New Roman" w:hAnsi="Times New Roman" w:cs="宋体" w:hint="eastAsia"/>
          <w:color w:val="000000" w:themeColor="text1"/>
          <w:kern w:val="0"/>
          <w:szCs w:val="30"/>
        </w:rPr>
        <w:t>说明</w:t>
      </w:r>
      <w:bookmarkEnd w:id="22"/>
    </w:p>
    <w:p w:rsidR="00FE25C7" w:rsidRDefault="00DB5E3D" w:rsidP="00FE25C7">
      <w:pPr>
        <w:spacing w:line="360" w:lineRule="auto"/>
        <w:ind w:firstLineChars="175" w:firstLine="420"/>
      </w:pPr>
      <w:r>
        <w:rPr>
          <w:rFonts w:hint="eastAsia"/>
        </w:rPr>
        <w:t>根据</w:t>
      </w:r>
      <w:r>
        <w:t>填报要求，结合去年通过</w:t>
      </w:r>
      <w:r>
        <w:rPr>
          <w:rFonts w:hint="eastAsia"/>
        </w:rPr>
        <w:t>自查</w:t>
      </w:r>
      <w:r>
        <w:t>软件</w:t>
      </w:r>
      <w:r>
        <w:rPr>
          <w:rFonts w:hint="eastAsia"/>
        </w:rPr>
        <w:t>填报</w:t>
      </w:r>
      <w:r>
        <w:t>过程中反馈的问题，进行了综合整理和说，主要</w:t>
      </w:r>
      <w:r w:rsidR="00FE25C7">
        <w:rPr>
          <w:rFonts w:hint="eastAsia"/>
        </w:rPr>
        <w:t>从</w:t>
      </w:r>
      <w:r w:rsidR="00FE25C7">
        <w:t>填报内容</w:t>
      </w:r>
      <w:r w:rsidR="00FE25C7">
        <w:rPr>
          <w:rFonts w:hint="eastAsia"/>
        </w:rPr>
        <w:t>及</w:t>
      </w:r>
      <w:r w:rsidR="00FE25C7">
        <w:t>流程、</w:t>
      </w:r>
      <w:r w:rsidR="00FE25C7">
        <w:rPr>
          <w:rFonts w:hint="eastAsia"/>
        </w:rPr>
        <w:t>填报</w:t>
      </w:r>
      <w:r w:rsidR="00FE25C7">
        <w:t>操作说明和注意事项等方面进行主要说明，具体内容见页面</w:t>
      </w:r>
      <w:r w:rsidR="00FE25C7">
        <w:rPr>
          <w:rFonts w:hint="eastAsia"/>
        </w:rPr>
        <w:t>。</w:t>
      </w:r>
      <w:r w:rsidR="003B7766">
        <w:rPr>
          <w:rFonts w:hint="eastAsia"/>
        </w:rPr>
        <w:lastRenderedPageBreak/>
        <w:t>请</w:t>
      </w:r>
      <w:r w:rsidR="003B7766">
        <w:t>填写单位详细阅读。</w:t>
      </w:r>
      <w:r w:rsidR="00156AC8">
        <w:rPr>
          <w:rFonts w:hint="eastAsia"/>
        </w:rPr>
        <w:t>主页面</w:t>
      </w:r>
      <w:r w:rsidR="00156AC8">
        <w:t>如下：</w:t>
      </w:r>
    </w:p>
    <w:p w:rsidR="00156AC8" w:rsidRDefault="00156AC8" w:rsidP="00FE25C7">
      <w:pPr>
        <w:spacing w:line="360" w:lineRule="auto"/>
        <w:ind w:firstLineChars="175" w:firstLine="420"/>
      </w:pPr>
      <w:r>
        <w:rPr>
          <w:noProof/>
        </w:rPr>
        <w:drawing>
          <wp:inline distT="0" distB="0" distL="0" distR="0">
            <wp:extent cx="6120130" cy="3097040"/>
            <wp:effectExtent l="0" t="0" r="0" b="8255"/>
            <wp:docPr id="2" name="图片 2" descr="C:\Users\ADMINI~1\AppData\Local\Temp\17178fe4-29ad-4ca7-99ab-9ac6c64b453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17178fe4-29ad-4ca7-99ab-9ac6c64b4535.t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9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AC8" w:rsidRDefault="00156AC8" w:rsidP="00FE25C7">
      <w:pPr>
        <w:spacing w:line="360" w:lineRule="auto"/>
        <w:ind w:firstLineChars="175" w:firstLine="420"/>
      </w:pPr>
      <w:r>
        <w:rPr>
          <w:noProof/>
        </w:rPr>
        <w:drawing>
          <wp:inline distT="0" distB="0" distL="0" distR="0">
            <wp:extent cx="6120130" cy="2942076"/>
            <wp:effectExtent l="0" t="0" r="0" b="0"/>
            <wp:docPr id="3" name="图片 3" descr="C:\Users\ADMINI~1\AppData\Local\Temp\63f5f5b0-f4df-4283-aa56-d583e1cd3c1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63f5f5b0-f4df-4283-aa56-d583e1cd3c12.t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4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AC8" w:rsidRPr="00FE25C7" w:rsidRDefault="00156AC8" w:rsidP="00FE25C7">
      <w:pPr>
        <w:spacing w:line="360" w:lineRule="auto"/>
        <w:ind w:firstLineChars="175" w:firstLine="420"/>
      </w:pPr>
      <w:r>
        <w:rPr>
          <w:rFonts w:hint="eastAsia"/>
        </w:rPr>
        <w:t>清空数据</w:t>
      </w:r>
      <w:r>
        <w:t>按钮，</w:t>
      </w:r>
      <w:r>
        <w:rPr>
          <w:rFonts w:hint="eastAsia"/>
        </w:rPr>
        <w:t>如果</w:t>
      </w:r>
      <w:r>
        <w:t>单位有误填写表单，可以通过</w:t>
      </w:r>
      <w:r>
        <w:rPr>
          <w:rFonts w:hint="eastAsia"/>
        </w:rPr>
        <w:t>“清空</w:t>
      </w:r>
      <w:r>
        <w:t>数据</w:t>
      </w:r>
      <w:r>
        <w:rPr>
          <w:rFonts w:hint="eastAsia"/>
        </w:rPr>
        <w:t>”</w:t>
      </w:r>
      <w:r>
        <w:t>按钮，对已填报所有数据进行清除操作。</w:t>
      </w:r>
    </w:p>
    <w:p w:rsidR="005727DD" w:rsidRDefault="001A5B22" w:rsidP="00457E44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23" w:name="_Toc478561748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行业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主管部门</w:t>
      </w:r>
      <w:r w:rsidR="00457E44">
        <w:rPr>
          <w:rFonts w:ascii="Times New Roman" w:hAnsi="Times New Roman" w:cs="宋体" w:hint="eastAsia"/>
          <w:color w:val="000000" w:themeColor="text1"/>
          <w:kern w:val="0"/>
          <w:szCs w:val="30"/>
        </w:rPr>
        <w:t>填报</w:t>
      </w:r>
      <w:bookmarkEnd w:id="23"/>
    </w:p>
    <w:p w:rsidR="0012719E" w:rsidRDefault="00D37C5F" w:rsidP="00FC34DE">
      <w:pPr>
        <w:spacing w:line="360" w:lineRule="auto"/>
        <w:ind w:firstLineChars="175" w:firstLine="420"/>
      </w:pPr>
      <w:r>
        <w:rPr>
          <w:rFonts w:hint="eastAsia"/>
        </w:rPr>
        <w:t>如果</w:t>
      </w:r>
      <w:r>
        <w:t>填报单位属于行业主管部门</w:t>
      </w:r>
      <w:r>
        <w:rPr>
          <w:rFonts w:hint="eastAsia"/>
        </w:rPr>
        <w:t>，</w:t>
      </w:r>
      <w:r>
        <w:t>则</w:t>
      </w:r>
      <w:r w:rsidR="00F02304" w:rsidRPr="00F02304">
        <w:rPr>
          <w:rFonts w:hint="eastAsia"/>
          <w:b/>
        </w:rPr>
        <w:t>首先</w:t>
      </w:r>
      <w:r>
        <w:t>需</w:t>
      </w:r>
      <w:r>
        <w:rPr>
          <w:rFonts w:hint="eastAsia"/>
        </w:rPr>
        <w:t>点击</w:t>
      </w:r>
      <w:r w:rsidR="00F02304">
        <w:rPr>
          <w:rFonts w:hint="eastAsia"/>
        </w:rPr>
        <w:t>【</w:t>
      </w:r>
      <w:r>
        <w:t>行业主管部门</w:t>
      </w:r>
      <w:r w:rsidR="00F02304">
        <w:rPr>
          <w:rFonts w:hint="eastAsia"/>
        </w:rPr>
        <w:t>填报】</w:t>
      </w:r>
      <w:r>
        <w:t>标签进</w:t>
      </w:r>
      <w:r>
        <w:rPr>
          <w:rFonts w:hint="eastAsia"/>
        </w:rPr>
        <w:t>行</w:t>
      </w:r>
      <w:r>
        <w:t>行业主管部门基本情况</w:t>
      </w:r>
      <w:r w:rsidR="00F02304">
        <w:rPr>
          <w:rFonts w:hint="eastAsia"/>
        </w:rPr>
        <w:t>、</w:t>
      </w:r>
      <w:r>
        <w:rPr>
          <w:rFonts w:hint="eastAsia"/>
        </w:rPr>
        <w:t>行业</w:t>
      </w:r>
      <w:r>
        <w:t>主管部门网络</w:t>
      </w:r>
      <w:r>
        <w:rPr>
          <w:rFonts w:hint="eastAsia"/>
        </w:rPr>
        <w:t>安全工作情况</w:t>
      </w:r>
      <w:r w:rsidR="00F02304">
        <w:rPr>
          <w:rFonts w:hint="eastAsia"/>
        </w:rPr>
        <w:t>及</w:t>
      </w:r>
      <w:r w:rsidR="00F02304">
        <w:t>行业部门</w:t>
      </w:r>
      <w:r w:rsidR="00F02304">
        <w:rPr>
          <w:rFonts w:hint="eastAsia"/>
        </w:rPr>
        <w:t>国家</w:t>
      </w:r>
      <w:r w:rsidR="00F02304">
        <w:t>关键信息基础设施基础调查表</w:t>
      </w:r>
      <w:r w:rsidR="00F75787">
        <w:rPr>
          <w:rFonts w:hint="eastAsia"/>
        </w:rPr>
        <w:t>内容</w:t>
      </w:r>
      <w:r w:rsidR="00F75787">
        <w:t>的填报</w:t>
      </w:r>
      <w:r>
        <w:t>。</w:t>
      </w:r>
      <w:r w:rsidR="001D6AF4">
        <w:rPr>
          <w:rFonts w:hint="eastAsia"/>
        </w:rPr>
        <w:t>一个</w:t>
      </w:r>
      <w:r w:rsidR="001D6AF4">
        <w:t>填写单位只允许填写一份行业主管部门信息。</w:t>
      </w:r>
    </w:p>
    <w:p w:rsidR="00EA7836" w:rsidRDefault="00EA7836" w:rsidP="00FC34DE">
      <w:pPr>
        <w:spacing w:line="360" w:lineRule="auto"/>
        <w:ind w:firstLineChars="175" w:firstLine="420"/>
      </w:pPr>
      <w:r>
        <w:rPr>
          <w:rFonts w:hint="eastAsia"/>
        </w:rPr>
        <w:t>填报流程</w:t>
      </w:r>
      <w:r>
        <w:t>：首先需要填写行业主管部门基本情况，填写完成后方可填写</w:t>
      </w:r>
      <w:r>
        <w:rPr>
          <w:rFonts w:hint="eastAsia"/>
        </w:rPr>
        <w:t>行业</w:t>
      </w:r>
      <w:r>
        <w:t>主管部门网</w:t>
      </w:r>
      <w:r>
        <w:lastRenderedPageBreak/>
        <w:t>络</w:t>
      </w:r>
      <w:r>
        <w:rPr>
          <w:rFonts w:hint="eastAsia"/>
        </w:rPr>
        <w:t>安全工作情况及</w:t>
      </w:r>
      <w:r>
        <w:t>行业部门</w:t>
      </w:r>
      <w:r>
        <w:rPr>
          <w:rFonts w:hint="eastAsia"/>
        </w:rPr>
        <w:t>国家</w:t>
      </w:r>
      <w:r>
        <w:t>关键信息基础设施基础调查表</w:t>
      </w:r>
      <w:r>
        <w:rPr>
          <w:rFonts w:hint="eastAsia"/>
        </w:rPr>
        <w:t>内容。</w:t>
      </w:r>
    </w:p>
    <w:p w:rsidR="00752073" w:rsidRDefault="00752073" w:rsidP="00FC34DE">
      <w:pPr>
        <w:spacing w:line="360" w:lineRule="auto"/>
        <w:ind w:firstLineChars="175" w:firstLine="422"/>
      </w:pPr>
      <w:r w:rsidRPr="00752073">
        <w:rPr>
          <w:rFonts w:hint="eastAsia"/>
          <w:b/>
        </w:rPr>
        <w:t>如果行业主管</w:t>
      </w:r>
      <w:r w:rsidRPr="00752073">
        <w:rPr>
          <w:b/>
        </w:rPr>
        <w:t>部门</w:t>
      </w:r>
      <w:r w:rsidRPr="00752073">
        <w:rPr>
          <w:rFonts w:hint="eastAsia"/>
          <w:b/>
        </w:rPr>
        <w:t>本机单位</w:t>
      </w:r>
      <w:r w:rsidRPr="00752073">
        <w:rPr>
          <w:b/>
        </w:rPr>
        <w:t>有运行的信息系统、网站或</w:t>
      </w:r>
      <w:r w:rsidRPr="00752073">
        <w:rPr>
          <w:rFonts w:hint="eastAsia"/>
          <w:b/>
        </w:rPr>
        <w:t>关键信息</w:t>
      </w:r>
      <w:r w:rsidRPr="00752073">
        <w:rPr>
          <w:b/>
        </w:rPr>
        <w:t>基础设施</w:t>
      </w:r>
      <w:r w:rsidRPr="00752073">
        <w:rPr>
          <w:rFonts w:hint="eastAsia"/>
          <w:b/>
        </w:rPr>
        <w:t>，</w:t>
      </w:r>
      <w:r w:rsidRPr="00752073">
        <w:rPr>
          <w:b/>
        </w:rPr>
        <w:t>则</w:t>
      </w:r>
      <w:r w:rsidRPr="00752073">
        <w:rPr>
          <w:rFonts w:hint="eastAsia"/>
          <w:b/>
        </w:rPr>
        <w:t>需要作为信息系统</w:t>
      </w:r>
      <w:r w:rsidRPr="00752073">
        <w:rPr>
          <w:b/>
        </w:rPr>
        <w:t>运营使用单位角色</w:t>
      </w:r>
      <w:r>
        <w:rPr>
          <w:rFonts w:hint="eastAsia"/>
          <w:b/>
        </w:rPr>
        <w:t>通过</w:t>
      </w:r>
      <w:r>
        <w:rPr>
          <w:b/>
        </w:rPr>
        <w:t>【运营</w:t>
      </w:r>
      <w:r>
        <w:rPr>
          <w:rFonts w:hint="eastAsia"/>
          <w:b/>
        </w:rPr>
        <w:t>使用</w:t>
      </w:r>
      <w:r>
        <w:rPr>
          <w:b/>
        </w:rPr>
        <w:t>单位填报】</w:t>
      </w:r>
      <w:r w:rsidRPr="00752073">
        <w:rPr>
          <w:b/>
        </w:rPr>
        <w:t>标签</w:t>
      </w:r>
      <w:r>
        <w:rPr>
          <w:rFonts w:hint="eastAsia"/>
          <w:b/>
        </w:rPr>
        <w:t>填写</w:t>
      </w:r>
      <w:r w:rsidRPr="00752073">
        <w:rPr>
          <w:rFonts w:hint="eastAsia"/>
          <w:b/>
        </w:rPr>
        <w:t>相关内容</w:t>
      </w:r>
      <w:r>
        <w:rPr>
          <w:rFonts w:hint="eastAsia"/>
          <w:b/>
        </w:rPr>
        <w:t>。</w:t>
      </w:r>
    </w:p>
    <w:p w:rsidR="00B82BF5" w:rsidRDefault="00B82BF5" w:rsidP="00457E44">
      <w:pPr>
        <w:spacing w:line="360" w:lineRule="auto"/>
        <w:ind w:firstLineChars="175" w:firstLine="420"/>
      </w:pPr>
      <w:r>
        <w:rPr>
          <w:rFonts w:hint="eastAsia"/>
        </w:rPr>
        <w:t>点击</w:t>
      </w:r>
      <w:r w:rsidR="00F02304">
        <w:rPr>
          <w:rFonts w:hint="eastAsia"/>
        </w:rPr>
        <w:t>【</w:t>
      </w:r>
      <w:r>
        <w:t>行业主管部门</w:t>
      </w:r>
      <w:r w:rsidR="00F02304">
        <w:rPr>
          <w:rFonts w:hint="eastAsia"/>
        </w:rPr>
        <w:t>填报】</w:t>
      </w:r>
      <w:r>
        <w:t>标签</w:t>
      </w:r>
      <w:r>
        <w:rPr>
          <w:rFonts w:hint="eastAsia"/>
        </w:rPr>
        <w:t>，</w:t>
      </w:r>
      <w:r>
        <w:t>操作页面如下</w:t>
      </w:r>
      <w:r w:rsidR="00AB68C4">
        <w:rPr>
          <w:rFonts w:hint="eastAsia"/>
        </w:rPr>
        <w:t>，</w:t>
      </w:r>
      <w:r w:rsidR="00AB68C4">
        <w:t>其中</w:t>
      </w:r>
      <w:r w:rsidR="00AB68C4" w:rsidRPr="00457E44">
        <w:rPr>
          <w:b/>
        </w:rPr>
        <w:t>红色五角星代表</w:t>
      </w:r>
      <w:r w:rsidR="00AB68C4" w:rsidRPr="00457E44">
        <w:rPr>
          <w:rFonts w:hint="eastAsia"/>
          <w:b/>
        </w:rPr>
        <w:t>对应</w:t>
      </w:r>
      <w:r w:rsidR="00AB68C4" w:rsidRPr="00457E44">
        <w:rPr>
          <w:b/>
        </w:rPr>
        <w:t>内容未填报或未填报完整</w:t>
      </w:r>
      <w:r>
        <w:t>：</w:t>
      </w:r>
    </w:p>
    <w:p w:rsidR="00E24631" w:rsidRDefault="00F02304" w:rsidP="00F02304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31" name="图片 31" descr="C:\Users\ADMINI~1\AppData\Local\Temp\21b5a760-3b33-49de-8231-7fd459c7952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~1\AppData\Local\Temp\21b5a760-3b33-49de-8231-7fd459c79524.tm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5BC" w:rsidRPr="001F2B6A" w:rsidRDefault="009375BC" w:rsidP="009375BC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  <w:rPr>
          <w:b w:val="0"/>
        </w:rPr>
      </w:pPr>
      <w:bookmarkStart w:id="24" w:name="_Toc478561749"/>
      <w:r w:rsidRPr="001F2B6A">
        <w:rPr>
          <w:rFonts w:hint="eastAsia"/>
          <w:b w:val="0"/>
        </w:rPr>
        <w:t>行业主管</w:t>
      </w:r>
      <w:r w:rsidRPr="001F2B6A">
        <w:rPr>
          <w:b w:val="0"/>
        </w:rPr>
        <w:t>部门基本情况</w:t>
      </w:r>
      <w:r w:rsidRPr="001F2B6A">
        <w:rPr>
          <w:rFonts w:hint="eastAsia"/>
          <w:b w:val="0"/>
        </w:rPr>
        <w:t>（</w:t>
      </w:r>
      <w:r w:rsidRPr="001F2B6A">
        <w:rPr>
          <w:b w:val="0"/>
        </w:rPr>
        <w:t>附件</w:t>
      </w:r>
      <w:r w:rsidRPr="001F2B6A">
        <w:rPr>
          <w:rFonts w:hint="eastAsia"/>
          <w:b w:val="0"/>
        </w:rPr>
        <w:t>4 表一</w:t>
      </w:r>
      <w:r w:rsidRPr="001F2B6A">
        <w:rPr>
          <w:b w:val="0"/>
        </w:rPr>
        <w:t>）</w:t>
      </w:r>
      <w:bookmarkEnd w:id="24"/>
    </w:p>
    <w:p w:rsidR="001513C4" w:rsidRDefault="00E24631" w:rsidP="009375BC">
      <w:pPr>
        <w:spacing w:line="360" w:lineRule="auto"/>
        <w:ind w:firstLineChars="175" w:firstLine="420"/>
      </w:pPr>
      <w:r>
        <w:rPr>
          <w:rFonts w:hint="eastAsia"/>
        </w:rPr>
        <w:t>点击</w:t>
      </w:r>
      <w:r>
        <w:t>“</w:t>
      </w:r>
      <w:r>
        <w:rPr>
          <w:rFonts w:hint="eastAsia"/>
        </w:rPr>
        <w:t>行业主管</w:t>
      </w:r>
      <w:r>
        <w:t>部门基本情况</w:t>
      </w:r>
      <w:r w:rsidR="00BD439E">
        <w:rPr>
          <w:rFonts w:hint="eastAsia"/>
        </w:rPr>
        <w:t>（</w:t>
      </w:r>
      <w:r w:rsidR="00BD439E">
        <w:t>附件</w:t>
      </w:r>
      <w:r w:rsidR="00BD439E">
        <w:rPr>
          <w:rFonts w:hint="eastAsia"/>
        </w:rPr>
        <w:t>4 表一</w:t>
      </w:r>
      <w:r w:rsidR="00BD439E">
        <w:t>）</w:t>
      </w:r>
      <w:r>
        <w:t>”</w:t>
      </w:r>
      <w:r>
        <w:rPr>
          <w:rFonts w:hint="eastAsia"/>
        </w:rPr>
        <w:t>连接，进入</w:t>
      </w:r>
      <w:r>
        <w:t>基本情况填报页面，</w:t>
      </w:r>
      <w:r w:rsidRPr="009375BC">
        <w:rPr>
          <w:rFonts w:hint="eastAsia"/>
          <w:b/>
        </w:rPr>
        <w:t>其中</w:t>
      </w:r>
      <w:r w:rsidRPr="009375BC">
        <w:rPr>
          <w:b/>
        </w:rPr>
        <w:t>“</w:t>
      </w:r>
      <w:r w:rsidRPr="009375BC">
        <w:rPr>
          <w:b/>
        </w:rPr>
        <w:t>备案表编号</w:t>
      </w:r>
      <w:r w:rsidRPr="009375BC">
        <w:rPr>
          <w:b/>
        </w:rPr>
        <w:t>”</w:t>
      </w:r>
      <w:r w:rsidRPr="009375BC">
        <w:rPr>
          <w:b/>
        </w:rPr>
        <w:t>字段，如果单位已到公安机关进行备案，则</w:t>
      </w:r>
      <w:r w:rsidRPr="009375BC">
        <w:rPr>
          <w:rFonts w:hint="eastAsia"/>
          <w:b/>
        </w:rPr>
        <w:t>依据公安</w:t>
      </w:r>
      <w:r w:rsidRPr="009375BC">
        <w:rPr>
          <w:b/>
        </w:rPr>
        <w:t>机关</w:t>
      </w:r>
      <w:r w:rsidRPr="009375BC">
        <w:rPr>
          <w:rFonts w:hint="eastAsia"/>
          <w:b/>
        </w:rPr>
        <w:t>下发</w:t>
      </w:r>
      <w:r w:rsidRPr="009375BC">
        <w:rPr>
          <w:b/>
        </w:rPr>
        <w:t>的备案表填写</w:t>
      </w:r>
      <w:r>
        <w:t>；</w:t>
      </w:r>
      <w:r w:rsidR="00BD439E" w:rsidRPr="009375BC">
        <w:rPr>
          <w:rFonts w:hint="eastAsia"/>
          <w:b/>
        </w:rPr>
        <w:t>如果</w:t>
      </w:r>
      <w:r w:rsidR="00BD439E" w:rsidRPr="009375BC">
        <w:rPr>
          <w:b/>
        </w:rPr>
        <w:t>未备案，则无需填写备案表编号</w:t>
      </w:r>
      <w:r w:rsidR="00924C7D" w:rsidRPr="009375BC">
        <w:rPr>
          <w:rFonts w:hint="eastAsia"/>
          <w:b/>
        </w:rPr>
        <w:t>；</w:t>
      </w:r>
      <w:r w:rsidR="00924C7D" w:rsidRPr="009375BC">
        <w:rPr>
          <w:b/>
        </w:rPr>
        <w:t>其他</w:t>
      </w:r>
      <w:r w:rsidR="00924C7D" w:rsidRPr="009375BC">
        <w:rPr>
          <w:rFonts w:hint="eastAsia"/>
          <w:b/>
        </w:rPr>
        <w:t>字段</w:t>
      </w:r>
      <w:r w:rsidR="00924C7D" w:rsidRPr="009375BC">
        <w:rPr>
          <w:b/>
        </w:rPr>
        <w:t>项内容必须全部填写</w:t>
      </w:r>
      <w:r w:rsidR="00924C7D">
        <w:rPr>
          <w:rFonts w:hint="eastAsia"/>
        </w:rPr>
        <w:t>。</w:t>
      </w:r>
      <w:r>
        <w:rPr>
          <w:rFonts w:hint="eastAsia"/>
        </w:rPr>
        <w:t>填写完成</w:t>
      </w:r>
      <w:r>
        <w:t>后点击【保存】</w:t>
      </w:r>
      <w:r>
        <w:rPr>
          <w:rFonts w:hint="eastAsia"/>
        </w:rPr>
        <w:t>按钮</w:t>
      </w:r>
      <w:r>
        <w:t>进行内容保存，点击【返回】按钮则返回主页面；操作页面如下：</w:t>
      </w:r>
    </w:p>
    <w:p w:rsidR="00E24631" w:rsidRDefault="00BD439E" w:rsidP="00E24631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32" name="图片 32" descr="C:\Users\ADMINI~1\AppData\Local\Temp\14431ebc-a500-4e75-abd1-2c8a86cbe80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~1\AppData\Local\Temp\14431ebc-a500-4e75-abd1-2c8a86cbe800.tmp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B59" w:rsidRDefault="00960B59" w:rsidP="00E24631">
      <w:pPr>
        <w:spacing w:line="360" w:lineRule="auto"/>
      </w:pPr>
      <w:r>
        <w:rPr>
          <w:rFonts w:hint="eastAsia"/>
        </w:rPr>
        <w:t>填报完成</w:t>
      </w:r>
      <w:r>
        <w:t>后，</w:t>
      </w:r>
      <w:r>
        <w:t>“</w:t>
      </w:r>
      <w:r>
        <w:rPr>
          <w:rFonts w:hint="eastAsia"/>
        </w:rPr>
        <w:t>行业主管</w:t>
      </w:r>
      <w:r>
        <w:t>部门基本情况</w:t>
      </w:r>
      <w:r>
        <w:rPr>
          <w:rFonts w:hint="eastAsia"/>
        </w:rPr>
        <w:t>（</w:t>
      </w:r>
      <w:r>
        <w:t>附件</w:t>
      </w:r>
      <w:r>
        <w:rPr>
          <w:rFonts w:hint="eastAsia"/>
        </w:rPr>
        <w:t>4 表一</w:t>
      </w:r>
      <w:r>
        <w:t>）</w:t>
      </w:r>
      <w:r>
        <w:t>”</w:t>
      </w:r>
      <w:r>
        <w:rPr>
          <w:rFonts w:hint="eastAsia"/>
        </w:rPr>
        <w:t>连接前面</w:t>
      </w:r>
      <w:r>
        <w:t>的</w:t>
      </w:r>
      <w:r w:rsidRPr="00012C27">
        <w:rPr>
          <w:b/>
        </w:rPr>
        <w:t>五角星会自动</w:t>
      </w:r>
      <w:r w:rsidRPr="00012C27">
        <w:rPr>
          <w:rFonts w:hint="eastAsia"/>
          <w:b/>
        </w:rPr>
        <w:t>由</w:t>
      </w:r>
      <w:r w:rsidRPr="00012C27">
        <w:rPr>
          <w:b/>
        </w:rPr>
        <w:t>红色变为绿色，代表此项内容填报</w:t>
      </w:r>
      <w:r w:rsidRPr="00012C27">
        <w:rPr>
          <w:rFonts w:hint="eastAsia"/>
          <w:b/>
        </w:rPr>
        <w:t>完整</w:t>
      </w:r>
      <w:r>
        <w:t>。如下图</w:t>
      </w:r>
      <w:r>
        <w:rPr>
          <w:rFonts w:hint="eastAsia"/>
        </w:rPr>
        <w:t>：</w:t>
      </w:r>
    </w:p>
    <w:p w:rsidR="00960B59" w:rsidRDefault="00960B59" w:rsidP="00E24631">
      <w:pPr>
        <w:spacing w:line="360" w:lineRule="auto"/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33" name="图片 33" descr="C:\Users\ADMINI~1\AppData\Local\Temp\33f44611-15f9-46b0-b3ae-dd6f56962d9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~1\AppData\Local\Temp\33f44611-15f9-46b0-b3ae-dd6f56962d98.tm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B6A" w:rsidRDefault="001F2B6A" w:rsidP="001F2B6A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</w:pPr>
      <w:bookmarkStart w:id="25" w:name="_Toc478561750"/>
      <w:r>
        <w:rPr>
          <w:rFonts w:hint="eastAsia"/>
        </w:rPr>
        <w:t>行业主管</w:t>
      </w:r>
      <w:r>
        <w:t>部门</w:t>
      </w:r>
      <w:r>
        <w:rPr>
          <w:rFonts w:hint="eastAsia"/>
        </w:rPr>
        <w:t>网络安全</w:t>
      </w:r>
      <w:r w:rsidRPr="001F2B6A">
        <w:rPr>
          <w:b w:val="0"/>
        </w:rPr>
        <w:t>工作</w:t>
      </w:r>
      <w:r>
        <w:t>情况</w:t>
      </w:r>
      <w:r>
        <w:rPr>
          <w:rFonts w:hint="eastAsia"/>
        </w:rPr>
        <w:t xml:space="preserve"> （</w:t>
      </w:r>
      <w:r>
        <w:t>附件</w:t>
      </w:r>
      <w:r>
        <w:rPr>
          <w:rFonts w:hint="eastAsia"/>
        </w:rPr>
        <w:t>4 表一</w:t>
      </w:r>
      <w:r>
        <w:t>）</w:t>
      </w:r>
      <w:bookmarkEnd w:id="25"/>
    </w:p>
    <w:p w:rsidR="00E24631" w:rsidRDefault="00E24631" w:rsidP="00D47C04">
      <w:pPr>
        <w:spacing w:line="360" w:lineRule="auto"/>
        <w:ind w:firstLineChars="175" w:firstLine="420"/>
      </w:pPr>
      <w:r>
        <w:rPr>
          <w:rFonts w:hint="eastAsia"/>
        </w:rPr>
        <w:t>点击</w:t>
      </w:r>
      <w:r>
        <w:t>“</w:t>
      </w:r>
      <w:r>
        <w:rPr>
          <w:rFonts w:hint="eastAsia"/>
        </w:rPr>
        <w:t>行业主管</w:t>
      </w:r>
      <w:r>
        <w:t>部门</w:t>
      </w:r>
      <w:r w:rsidR="00281D3C">
        <w:rPr>
          <w:rFonts w:hint="eastAsia"/>
        </w:rPr>
        <w:t>网络安全</w:t>
      </w:r>
      <w:r w:rsidR="00281D3C">
        <w:t>工作情况</w:t>
      </w:r>
      <w:r w:rsidR="00F01629">
        <w:rPr>
          <w:rFonts w:hint="eastAsia"/>
        </w:rPr>
        <w:t xml:space="preserve"> （</w:t>
      </w:r>
      <w:r w:rsidR="00F01629">
        <w:t>附件</w:t>
      </w:r>
      <w:r w:rsidR="00F01629">
        <w:rPr>
          <w:rFonts w:hint="eastAsia"/>
        </w:rPr>
        <w:t>4 表一</w:t>
      </w:r>
      <w:r w:rsidR="00F01629">
        <w:t>）</w:t>
      </w:r>
      <w:r>
        <w:t>”</w:t>
      </w:r>
      <w:r>
        <w:rPr>
          <w:rFonts w:hint="eastAsia"/>
        </w:rPr>
        <w:t>连接，进入</w:t>
      </w:r>
      <w:r w:rsidR="00281D3C">
        <w:rPr>
          <w:rFonts w:hint="eastAsia"/>
        </w:rPr>
        <w:t>安全工作</w:t>
      </w:r>
      <w:r w:rsidR="00281D3C">
        <w:t>情况</w:t>
      </w:r>
      <w:r>
        <w:t>填报页面</w:t>
      </w:r>
      <w:r w:rsidR="00AF7361">
        <w:rPr>
          <w:rFonts w:hint="eastAsia"/>
        </w:rPr>
        <w:t>，</w:t>
      </w:r>
      <w:r w:rsidR="00AF7361">
        <w:t>可</w:t>
      </w:r>
      <w:r w:rsidR="00AF7361">
        <w:rPr>
          <w:rFonts w:hint="eastAsia"/>
        </w:rPr>
        <w:t>逐个</w:t>
      </w:r>
      <w:r w:rsidR="00AF7361">
        <w:t>展开对应节点项进行自查项</w:t>
      </w:r>
      <w:r w:rsidR="00AF7361">
        <w:rPr>
          <w:rFonts w:hint="eastAsia"/>
        </w:rPr>
        <w:t>内容</w:t>
      </w:r>
      <w:r w:rsidR="00AF7361">
        <w:t>填写</w:t>
      </w:r>
      <w:r w:rsidR="00D8635B">
        <w:rPr>
          <w:rFonts w:hint="eastAsia"/>
        </w:rPr>
        <w:t>：</w:t>
      </w:r>
    </w:p>
    <w:p w:rsidR="005A3271" w:rsidRDefault="00AF7361" w:rsidP="005A3271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34" name="图片 34" descr="C:\Users\ADMINI~1\AppData\Local\Temp\c39725da-cdc7-48b7-ba7e-88e54479b95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~1\AppData\Local\Temp\c39725da-cdc7-48b7-ba7e-88e54479b959.t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6FE" w:rsidRDefault="00F906FE" w:rsidP="005A3271">
      <w:pPr>
        <w:spacing w:line="360" w:lineRule="auto"/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42" name="图片 42" descr="C:\Users\ADMINI~1\AppData\Local\Temp\ac5f3298-d799-4ca6-9899-50dd9c73bdf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~1\AppData\Local\Temp\ac5f3298-d799-4ca6-9899-50dd9c73bdf2.tmp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271" w:rsidRDefault="005A3271" w:rsidP="00836455">
      <w:pPr>
        <w:spacing w:line="360" w:lineRule="auto"/>
      </w:pPr>
      <w:r>
        <w:rPr>
          <w:rFonts w:hint="eastAsia"/>
        </w:rPr>
        <w:t>内容</w:t>
      </w:r>
      <w:r>
        <w:t>填写完成后</w:t>
      </w:r>
      <w:r>
        <w:rPr>
          <w:rFonts w:hint="eastAsia"/>
        </w:rPr>
        <w:t>，</w:t>
      </w:r>
      <w:r>
        <w:t>主页面对应内容会有绿色五角星标识，如图：</w:t>
      </w:r>
    </w:p>
    <w:p w:rsidR="001513C4" w:rsidRDefault="00F906FE" w:rsidP="00B82BF5">
      <w:pPr>
        <w:spacing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57" name="图片 57" descr="C:\Users\ADMINI~1\AppData\Local\Temp\5cc04b4f-c5b2-4a4e-a6e1-268af9e4d95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~1\AppData\Local\Temp\5cc04b4f-c5b2-4a4e-a6e1-268af9e4d95e.t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881" w:rsidRDefault="00FE2AA7" w:rsidP="001D3881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</w:pPr>
      <w:bookmarkStart w:id="26" w:name="_Toc478561751"/>
      <w:r>
        <w:rPr>
          <w:rFonts w:hint="eastAsia"/>
        </w:rPr>
        <w:t>行业</w:t>
      </w:r>
      <w:r w:rsidR="001D3881">
        <w:t>部门</w:t>
      </w:r>
      <w:r>
        <w:rPr>
          <w:rFonts w:hint="eastAsia"/>
        </w:rPr>
        <w:t>国家关键</w:t>
      </w:r>
      <w:r>
        <w:t>信息基础设施基础调查表</w:t>
      </w:r>
      <w:r w:rsidR="001D3881">
        <w:rPr>
          <w:rFonts w:hint="eastAsia"/>
        </w:rPr>
        <w:t xml:space="preserve"> （</w:t>
      </w:r>
      <w:r w:rsidR="001D3881">
        <w:t>附件</w:t>
      </w:r>
      <w:r>
        <w:t>2</w:t>
      </w:r>
      <w:r w:rsidR="001D3881">
        <w:t>）</w:t>
      </w:r>
      <w:bookmarkEnd w:id="26"/>
    </w:p>
    <w:p w:rsidR="001D3881" w:rsidRDefault="00C96335" w:rsidP="001D3881">
      <w:pPr>
        <w:spacing w:line="360" w:lineRule="auto"/>
        <w:ind w:firstLineChars="175" w:firstLine="420"/>
      </w:pPr>
      <w:r w:rsidRPr="00C96335">
        <w:rPr>
          <w:rFonts w:hint="eastAsia"/>
        </w:rPr>
        <w:t>行业部门国家关键信息基础设施基础调查表</w:t>
      </w:r>
      <w:r w:rsidR="001D3881">
        <w:rPr>
          <w:rFonts w:hint="eastAsia"/>
        </w:rPr>
        <w:t>，</w:t>
      </w:r>
      <w:r>
        <w:rPr>
          <w:rFonts w:hint="eastAsia"/>
        </w:rPr>
        <w:t>根据行业</w:t>
      </w:r>
      <w:r>
        <w:t>主管部门管辖的单位实际情况填写，通过点击【</w:t>
      </w:r>
      <w:r w:rsidR="00614926" w:rsidRPr="00614926">
        <w:rPr>
          <w:rFonts w:hint="eastAsia"/>
          <w:b/>
          <w:color w:val="00B050"/>
          <w:sz w:val="28"/>
          <w:szCs w:val="28"/>
        </w:rPr>
        <w:t>+</w:t>
      </w:r>
      <w:r>
        <w:t>】</w:t>
      </w:r>
      <w:r>
        <w:rPr>
          <w:rFonts w:hint="eastAsia"/>
        </w:rPr>
        <w:t>号</w:t>
      </w:r>
      <w:r>
        <w:t>，可新增一个单位的基本信息和关键信息</w:t>
      </w:r>
      <w:r>
        <w:rPr>
          <w:rFonts w:hint="eastAsia"/>
        </w:rPr>
        <w:t>基础</w:t>
      </w:r>
      <w:r>
        <w:t>设施基本情况</w:t>
      </w:r>
      <w:r>
        <w:rPr>
          <w:rFonts w:hint="eastAsia"/>
        </w:rPr>
        <w:t>，</w:t>
      </w:r>
      <w:r>
        <w:t>如下图：</w:t>
      </w:r>
    </w:p>
    <w:p w:rsidR="001D3881" w:rsidRDefault="00964F09" w:rsidP="00B82BF5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58" name="图片 58" descr="C:\Users\ADMINI~1\AppData\Local\Temp\4510c9ff-c38a-4bb2-a66a-874dc3d6f51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~1\AppData\Local\Temp\4510c9ff-c38a-4bb2-a66a-874dc3d6f518.tm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F09" w:rsidRDefault="00964F09" w:rsidP="00B82BF5">
      <w:pPr>
        <w:spacing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59" name="图片 59" descr="C:\Users\ADMINI~1\AppData\Local\Temp\95257d25-3df5-4d47-a741-f74757f17f1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~1\AppData\Local\Temp\95257d25-3df5-4d47-a741-f74757f17f10.tm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F09" w:rsidRDefault="00964F09" w:rsidP="00B82BF5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60" name="图片 60" descr="C:\Users\ADMINI~1\AppData\Local\Temp\1e26249e-5b29-4014-9e1d-ef4d5462704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~1\AppData\Local\Temp\1e26249e-5b29-4014-9e1d-ef4d5462704d.tm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F09" w:rsidRDefault="00964F09" w:rsidP="00B82BF5">
      <w:pPr>
        <w:spacing w:line="360" w:lineRule="auto"/>
      </w:pPr>
      <w:r w:rsidRPr="00964F09">
        <w:rPr>
          <w:rFonts w:hint="eastAsia"/>
        </w:rPr>
        <w:t>填写完成</w:t>
      </w:r>
      <w:r w:rsidRPr="00964F09">
        <w:t>后，点击【保存】按钮，进行单位基本信息和关键信息基础设施信息的保存，</w:t>
      </w:r>
      <w:r w:rsidR="009C0258">
        <w:rPr>
          <w:rFonts w:hint="eastAsia"/>
        </w:rPr>
        <w:t>保存</w:t>
      </w:r>
      <w:r w:rsidR="009C0258">
        <w:t>成功后，</w:t>
      </w:r>
      <w:r w:rsidR="009C0258">
        <w:rPr>
          <w:rFonts w:hint="eastAsia"/>
        </w:rPr>
        <w:t>可</w:t>
      </w:r>
      <w:r w:rsidR="009C0258">
        <w:t>通过</w:t>
      </w:r>
      <w:r w:rsidR="009C0258">
        <w:rPr>
          <w:rFonts w:hint="eastAsia"/>
        </w:rPr>
        <w:t>点击</w:t>
      </w:r>
      <w:proofErr w:type="gramStart"/>
      <w:r w:rsidR="009C0258">
        <w:rPr>
          <w:rFonts w:hint="eastAsia"/>
        </w:rPr>
        <w:t>“</w:t>
      </w:r>
      <w:proofErr w:type="gramEnd"/>
      <w:r w:rsidR="009C0258">
        <w:t>单位名称</w:t>
      </w:r>
      <w:r w:rsidR="00890664">
        <w:rPr>
          <w:rFonts w:hint="eastAsia"/>
        </w:rPr>
        <w:t>“链接</w:t>
      </w:r>
      <w:r w:rsidR="009C0258">
        <w:rPr>
          <w:rFonts w:hint="eastAsia"/>
        </w:rPr>
        <w:t>进行</w:t>
      </w:r>
      <w:r w:rsidR="009C0258">
        <w:t>信息编辑，点击【</w:t>
      </w:r>
      <w:r w:rsidR="009C0258" w:rsidRPr="009C0258">
        <w:rPr>
          <w:b/>
          <w:color w:val="C00000"/>
        </w:rPr>
        <w:t>X</w:t>
      </w:r>
      <w:r w:rsidR="009C0258">
        <w:t>】</w:t>
      </w:r>
      <w:r w:rsidR="009C0258">
        <w:rPr>
          <w:rFonts w:hint="eastAsia"/>
        </w:rPr>
        <w:t>可</w:t>
      </w:r>
      <w:r w:rsidR="009C0258">
        <w:t>删除对应的单位信息。</w:t>
      </w:r>
      <w:r w:rsidRPr="00964F09">
        <w:t>如下图：</w:t>
      </w:r>
    </w:p>
    <w:p w:rsidR="009C0258" w:rsidRDefault="009C0258" w:rsidP="00B82BF5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62" name="图片 62" descr="C:\Users\ADMINI~1\AppData\Local\Temp\548203c8-00c5-4952-a1fe-f63287ac8c9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~1\AppData\Local\Temp\548203c8-00c5-4952-a1fe-f63287ac8c99.t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D9B" w:rsidRDefault="00890664" w:rsidP="00B82BF5">
      <w:pPr>
        <w:spacing w:line="360" w:lineRule="auto"/>
      </w:pPr>
      <w:r w:rsidRPr="00D603F8">
        <w:rPr>
          <w:rFonts w:hint="eastAsia"/>
          <w:b/>
        </w:rPr>
        <w:t>编辑</w:t>
      </w:r>
      <w:r w:rsidRPr="00D603F8">
        <w:rPr>
          <w:b/>
        </w:rPr>
        <w:t>操作</w:t>
      </w:r>
      <w:r>
        <w:t>，</w:t>
      </w:r>
      <w:r>
        <w:rPr>
          <w:rFonts w:hint="eastAsia"/>
        </w:rPr>
        <w:t>点击“</w:t>
      </w:r>
      <w:r>
        <w:t>单位名称</w:t>
      </w:r>
      <w:r>
        <w:rPr>
          <w:rFonts w:hint="eastAsia"/>
        </w:rPr>
        <w:t>”链接进行</w:t>
      </w:r>
      <w:r>
        <w:t>信息编辑</w:t>
      </w:r>
      <w:r>
        <w:rPr>
          <w:rFonts w:hint="eastAsia"/>
        </w:rPr>
        <w:t>，例如</w:t>
      </w:r>
      <w:r>
        <w:t>：追加一个关键信息基础设施，点击【保存】按钮，如</w:t>
      </w:r>
      <w:r>
        <w:rPr>
          <w:rFonts w:hint="eastAsia"/>
        </w:rPr>
        <w:t>下图</w:t>
      </w:r>
      <w:r>
        <w:t>：</w:t>
      </w:r>
    </w:p>
    <w:p w:rsidR="00890664" w:rsidRDefault="00890664" w:rsidP="00B82BF5">
      <w:pPr>
        <w:spacing w:line="360" w:lineRule="auto"/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64" name="图片 64" descr="C:\Users\ADMINI~1\AppData\Local\Temp\9e23af62-e657-4250-8af1-a9564069466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I~1\AppData\Local\Temp\9e23af62-e657-4250-8af1-a95640694664.tmp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664" w:rsidRDefault="00890664" w:rsidP="00B82BF5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65" name="图片 65" descr="C:\Users\ADMINI~1\AppData\Local\Temp\5c695b36-4d5d-4dbc-81ea-d9ada56d41a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I~1\AppData\Local\Temp\5c695b36-4d5d-4dbc-81ea-d9ada56d41a0.tmp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3F8" w:rsidRDefault="00D603F8" w:rsidP="00B82BF5">
      <w:pPr>
        <w:spacing w:line="360" w:lineRule="auto"/>
      </w:pPr>
      <w:r w:rsidRPr="00D603F8">
        <w:rPr>
          <w:rFonts w:hint="eastAsia"/>
          <w:b/>
        </w:rPr>
        <w:t>删除操作</w:t>
      </w:r>
      <w:r>
        <w:t>，点击【</w:t>
      </w:r>
      <w:r w:rsidRPr="009C0258">
        <w:rPr>
          <w:b/>
          <w:color w:val="C00000"/>
        </w:rPr>
        <w:t>X</w:t>
      </w:r>
      <w:r>
        <w:t>】</w:t>
      </w:r>
      <w:r>
        <w:rPr>
          <w:rFonts w:hint="eastAsia"/>
        </w:rPr>
        <w:t>可</w:t>
      </w:r>
      <w:r>
        <w:t>删除对应的单位信息</w:t>
      </w:r>
      <w:r>
        <w:rPr>
          <w:rFonts w:hint="eastAsia"/>
        </w:rPr>
        <w:t>，</w:t>
      </w:r>
      <w:r>
        <w:t>系统会给出提示信息，确认执行删除操作，</w:t>
      </w:r>
      <w:r w:rsidRPr="00D603F8">
        <w:rPr>
          <w:b/>
        </w:rPr>
        <w:t>删除后数据不可恢复</w:t>
      </w:r>
      <w:r>
        <w:t>，如下图：</w:t>
      </w:r>
    </w:p>
    <w:p w:rsidR="00D603F8" w:rsidRPr="00D603F8" w:rsidRDefault="00D603F8" w:rsidP="00B82BF5">
      <w:pPr>
        <w:spacing w:line="360" w:lineRule="auto"/>
      </w:pPr>
      <w:r>
        <w:rPr>
          <w:noProof/>
        </w:rPr>
        <w:drawing>
          <wp:inline distT="0" distB="0" distL="0" distR="0">
            <wp:extent cx="6120130" cy="3168527"/>
            <wp:effectExtent l="0" t="0" r="0" b="0"/>
            <wp:docPr id="66" name="图片 66" descr="C:\Users\ADMINI~1\AppData\Local\Temp\2fd999e1-e85b-4c32-b2ed-d2ce73e4030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I~1\AppData\Local\Temp\2fd999e1-e85b-4c32-b2ed-d2ce73e4030c.tmp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6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7DD" w:rsidRDefault="001A5B22" w:rsidP="004C100F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27" w:name="_Toc478561752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运营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使用单位</w:t>
      </w:r>
      <w:r w:rsidR="00765BB6">
        <w:rPr>
          <w:rFonts w:ascii="Times New Roman" w:hAnsi="Times New Roman" w:cs="宋体" w:hint="eastAsia"/>
          <w:color w:val="000000" w:themeColor="text1"/>
          <w:kern w:val="0"/>
          <w:szCs w:val="30"/>
        </w:rPr>
        <w:t>填报</w:t>
      </w:r>
      <w:bookmarkEnd w:id="27"/>
    </w:p>
    <w:p w:rsidR="0080153F" w:rsidRDefault="0080153F" w:rsidP="0080153F">
      <w:pPr>
        <w:spacing w:line="360" w:lineRule="auto"/>
        <w:ind w:firstLineChars="175" w:firstLine="420"/>
      </w:pPr>
      <w:r>
        <w:rPr>
          <w:rFonts w:hint="eastAsia"/>
        </w:rPr>
        <w:t>如果</w:t>
      </w:r>
      <w:r>
        <w:t>填报单位属于</w:t>
      </w:r>
      <w:r>
        <w:rPr>
          <w:rFonts w:hint="eastAsia"/>
        </w:rPr>
        <w:t>信息系统运营</w:t>
      </w:r>
      <w:r>
        <w:t>使用单位</w:t>
      </w:r>
      <w:r>
        <w:rPr>
          <w:rFonts w:hint="eastAsia"/>
        </w:rPr>
        <w:t>，</w:t>
      </w:r>
      <w:r>
        <w:t>则需</w:t>
      </w:r>
      <w:r>
        <w:rPr>
          <w:rFonts w:hint="eastAsia"/>
        </w:rPr>
        <w:t>点击</w:t>
      </w:r>
      <w:r w:rsidR="007637DA">
        <w:rPr>
          <w:rFonts w:hint="eastAsia"/>
        </w:rPr>
        <w:t>【</w:t>
      </w:r>
      <w:r>
        <w:rPr>
          <w:rFonts w:hint="eastAsia"/>
        </w:rPr>
        <w:t>运营</w:t>
      </w:r>
      <w:r>
        <w:t>使用单位</w:t>
      </w:r>
      <w:r w:rsidR="007637DA">
        <w:rPr>
          <w:rFonts w:hint="eastAsia"/>
        </w:rPr>
        <w:t>填报</w:t>
      </w:r>
      <w:r w:rsidR="007637DA">
        <w:t>】</w:t>
      </w:r>
      <w:r>
        <w:t>标签进</w:t>
      </w:r>
      <w:r>
        <w:rPr>
          <w:rFonts w:hint="eastAsia"/>
        </w:rPr>
        <w:t>行</w:t>
      </w:r>
      <w:r w:rsidR="00363462">
        <w:rPr>
          <w:rFonts w:hint="eastAsia"/>
        </w:rPr>
        <w:t>信息系统运营</w:t>
      </w:r>
      <w:r w:rsidR="00363462">
        <w:t>使用单位</w:t>
      </w:r>
      <w:r>
        <w:t>基本情况</w:t>
      </w:r>
      <w:r w:rsidR="007637DA">
        <w:rPr>
          <w:rFonts w:hint="eastAsia"/>
        </w:rPr>
        <w:t>、</w:t>
      </w:r>
      <w:r w:rsidR="00363462">
        <w:rPr>
          <w:rFonts w:hint="eastAsia"/>
        </w:rPr>
        <w:t>信息系统运营</w:t>
      </w:r>
      <w:r w:rsidR="00363462">
        <w:t>使用单位</w:t>
      </w:r>
      <w:r>
        <w:t>网络</w:t>
      </w:r>
      <w:r>
        <w:rPr>
          <w:rFonts w:hint="eastAsia"/>
        </w:rPr>
        <w:t>安全工作情况</w:t>
      </w:r>
      <w:r w:rsidR="007637DA">
        <w:rPr>
          <w:rFonts w:hint="eastAsia"/>
        </w:rPr>
        <w:t>、信息系统</w:t>
      </w:r>
      <w:r w:rsidR="007637DA">
        <w:t>基本情况</w:t>
      </w:r>
      <w:r w:rsidR="007637DA">
        <w:rPr>
          <w:rFonts w:hint="eastAsia"/>
        </w:rPr>
        <w:t>、</w:t>
      </w:r>
      <w:r w:rsidR="00A60A98">
        <w:rPr>
          <w:rFonts w:hint="eastAsia"/>
        </w:rPr>
        <w:t>国家</w:t>
      </w:r>
      <w:r w:rsidR="007637DA">
        <w:t>关键信息基础设施</w:t>
      </w:r>
      <w:r w:rsidR="007637DA">
        <w:rPr>
          <w:rFonts w:hint="eastAsia"/>
        </w:rPr>
        <w:t>基本</w:t>
      </w:r>
      <w:r w:rsidR="007637DA">
        <w:t>情况及</w:t>
      </w:r>
      <w:r w:rsidR="007637DA">
        <w:rPr>
          <w:rFonts w:hint="eastAsia"/>
        </w:rPr>
        <w:t>网站</w:t>
      </w:r>
      <w:r w:rsidR="007637DA">
        <w:t>安全</w:t>
      </w:r>
      <w:r w:rsidR="007637DA">
        <w:rPr>
          <w:rFonts w:hint="eastAsia"/>
        </w:rPr>
        <w:t>情况</w:t>
      </w:r>
      <w:r w:rsidR="007637DA">
        <w:t>自查</w:t>
      </w:r>
      <w:r>
        <w:rPr>
          <w:rFonts w:hint="eastAsia"/>
        </w:rPr>
        <w:t>内容</w:t>
      </w:r>
      <w:r>
        <w:t>的</w:t>
      </w:r>
      <w:r w:rsidR="007D712D">
        <w:t>信息</w:t>
      </w:r>
      <w:r>
        <w:t>填报。</w:t>
      </w:r>
      <w:r w:rsidR="0005435B">
        <w:rPr>
          <w:rFonts w:hint="eastAsia"/>
        </w:rPr>
        <w:t>一个</w:t>
      </w:r>
      <w:r w:rsidR="0005435B">
        <w:t>填写单位只允许填写一份</w:t>
      </w:r>
      <w:r w:rsidR="0005435B">
        <w:rPr>
          <w:rFonts w:hint="eastAsia"/>
        </w:rPr>
        <w:t>信息系统运营</w:t>
      </w:r>
      <w:r w:rsidR="0005435B">
        <w:t>使用单位信息。</w:t>
      </w:r>
    </w:p>
    <w:p w:rsidR="00A60A98" w:rsidRDefault="00A60A98" w:rsidP="00A60A98">
      <w:pPr>
        <w:spacing w:line="360" w:lineRule="auto"/>
        <w:ind w:firstLineChars="175" w:firstLine="420"/>
      </w:pPr>
      <w:r>
        <w:rPr>
          <w:rFonts w:hint="eastAsia"/>
        </w:rPr>
        <w:t>填报流程</w:t>
      </w:r>
      <w:r>
        <w:t>：首先需要填写基本情况，填写完成后方可填写网络</w:t>
      </w:r>
      <w:r>
        <w:rPr>
          <w:rFonts w:hint="eastAsia"/>
        </w:rPr>
        <w:t>安全工作情况、</w:t>
      </w:r>
      <w:r>
        <w:t>信息系统</w:t>
      </w:r>
      <w:r>
        <w:lastRenderedPageBreak/>
        <w:t>基本情况</w:t>
      </w:r>
      <w:r>
        <w:rPr>
          <w:rFonts w:hint="eastAsia"/>
        </w:rPr>
        <w:t>、国家</w:t>
      </w:r>
      <w:r>
        <w:t>关键信息基础设施</w:t>
      </w:r>
      <w:r>
        <w:rPr>
          <w:rFonts w:hint="eastAsia"/>
        </w:rPr>
        <w:t>基本</w:t>
      </w:r>
      <w:r>
        <w:t>情况</w:t>
      </w:r>
      <w:r>
        <w:rPr>
          <w:rFonts w:hint="eastAsia"/>
        </w:rPr>
        <w:t>及网站</w:t>
      </w:r>
      <w:r>
        <w:t>安全</w:t>
      </w:r>
      <w:r>
        <w:rPr>
          <w:rFonts w:hint="eastAsia"/>
        </w:rPr>
        <w:t>情况</w:t>
      </w:r>
      <w:r>
        <w:t>自查</w:t>
      </w:r>
      <w:r>
        <w:rPr>
          <w:rFonts w:hint="eastAsia"/>
        </w:rPr>
        <w:t>内容。</w:t>
      </w:r>
    </w:p>
    <w:p w:rsidR="008659EA" w:rsidRPr="00680655" w:rsidRDefault="008659EA" w:rsidP="008659EA">
      <w:pPr>
        <w:spacing w:line="360" w:lineRule="auto"/>
        <w:ind w:firstLineChars="175" w:firstLine="422"/>
      </w:pPr>
      <w:r w:rsidRPr="00752073">
        <w:rPr>
          <w:rFonts w:hint="eastAsia"/>
          <w:b/>
        </w:rPr>
        <w:t>如果行业主管</w:t>
      </w:r>
      <w:r w:rsidRPr="00752073">
        <w:rPr>
          <w:b/>
        </w:rPr>
        <w:t>部门</w:t>
      </w:r>
      <w:r w:rsidR="00460DA9" w:rsidRPr="00752073">
        <w:rPr>
          <w:rFonts w:hint="eastAsia"/>
          <w:b/>
        </w:rPr>
        <w:t>本机</w:t>
      </w:r>
      <w:r w:rsidRPr="00752073">
        <w:rPr>
          <w:rFonts w:hint="eastAsia"/>
          <w:b/>
        </w:rPr>
        <w:t>单位</w:t>
      </w:r>
      <w:r w:rsidRPr="00752073">
        <w:rPr>
          <w:b/>
        </w:rPr>
        <w:t>有运行的信息系统、网站或</w:t>
      </w:r>
      <w:r w:rsidR="00460DA9" w:rsidRPr="00752073">
        <w:rPr>
          <w:rFonts w:hint="eastAsia"/>
          <w:b/>
        </w:rPr>
        <w:t>关键信息</w:t>
      </w:r>
      <w:r w:rsidR="00460DA9" w:rsidRPr="00752073">
        <w:rPr>
          <w:b/>
        </w:rPr>
        <w:t>基础设施</w:t>
      </w:r>
      <w:r w:rsidRPr="00752073">
        <w:rPr>
          <w:rFonts w:hint="eastAsia"/>
          <w:b/>
        </w:rPr>
        <w:t>，</w:t>
      </w:r>
      <w:r w:rsidRPr="00752073">
        <w:rPr>
          <w:b/>
        </w:rPr>
        <w:t>则</w:t>
      </w:r>
      <w:r w:rsidRPr="00752073">
        <w:rPr>
          <w:rFonts w:hint="eastAsia"/>
          <w:b/>
        </w:rPr>
        <w:t>需要</w:t>
      </w:r>
      <w:r w:rsidR="00A07DEC" w:rsidRPr="00752073">
        <w:rPr>
          <w:rFonts w:hint="eastAsia"/>
          <w:b/>
        </w:rPr>
        <w:t>作为信息系统</w:t>
      </w:r>
      <w:r w:rsidR="00A07DEC" w:rsidRPr="00752073">
        <w:rPr>
          <w:b/>
        </w:rPr>
        <w:t>运营使用单位角色填报此标签页内所有</w:t>
      </w:r>
      <w:r w:rsidR="00A07DEC" w:rsidRPr="00752073">
        <w:rPr>
          <w:rFonts w:hint="eastAsia"/>
          <w:b/>
        </w:rPr>
        <w:t>相关内容</w:t>
      </w:r>
      <w:r>
        <w:t>。</w:t>
      </w:r>
    </w:p>
    <w:p w:rsidR="00AE6800" w:rsidRDefault="00AE6800" w:rsidP="002853EC">
      <w:pPr>
        <w:spacing w:line="360" w:lineRule="auto"/>
        <w:ind w:firstLineChars="175" w:firstLine="420"/>
      </w:pPr>
      <w:r>
        <w:rPr>
          <w:rFonts w:hint="eastAsia"/>
        </w:rPr>
        <w:t>点击</w:t>
      </w:r>
      <w:r w:rsidR="00710507">
        <w:rPr>
          <w:rFonts w:hint="eastAsia"/>
        </w:rPr>
        <w:t>【</w:t>
      </w:r>
      <w:r>
        <w:rPr>
          <w:rFonts w:hint="eastAsia"/>
        </w:rPr>
        <w:t>运营</w:t>
      </w:r>
      <w:r>
        <w:t>使用单位</w:t>
      </w:r>
      <w:r w:rsidR="00710507">
        <w:rPr>
          <w:rFonts w:hint="eastAsia"/>
        </w:rPr>
        <w:t>填报】</w:t>
      </w:r>
      <w:r>
        <w:t>标签</w:t>
      </w:r>
      <w:r>
        <w:rPr>
          <w:rFonts w:hint="eastAsia"/>
        </w:rPr>
        <w:t>，</w:t>
      </w:r>
      <w:r>
        <w:t>操作页面如下：</w:t>
      </w:r>
    </w:p>
    <w:p w:rsidR="0080153F" w:rsidRDefault="005775B2" w:rsidP="0080153F"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67" name="图片 67" descr="C:\Users\ADMINI~1\AppData\Local\Temp\8a12f584-ea06-47c2-a92f-e5253aa62ff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I~1\AppData\Local\Temp\8a12f584-ea06-47c2-a92f-e5253aa62ff2.tmp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A9B" w:rsidRDefault="00DD3A9B" w:rsidP="00DD3A9B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</w:pPr>
      <w:bookmarkStart w:id="28" w:name="_Toc478561753"/>
      <w:r>
        <w:rPr>
          <w:rFonts w:hint="eastAsia"/>
        </w:rPr>
        <w:t>基本</w:t>
      </w:r>
      <w:r>
        <w:t>情况（附件</w:t>
      </w:r>
      <w:r>
        <w:rPr>
          <w:rFonts w:hint="eastAsia"/>
        </w:rPr>
        <w:t>4 表</w:t>
      </w:r>
      <w:r>
        <w:t>二）</w:t>
      </w:r>
      <w:bookmarkEnd w:id="28"/>
    </w:p>
    <w:p w:rsidR="00311B18" w:rsidRDefault="00311B18" w:rsidP="004F0A1C">
      <w:pPr>
        <w:spacing w:line="360" w:lineRule="auto"/>
        <w:ind w:firstLineChars="175" w:firstLine="420"/>
      </w:pPr>
      <w:r>
        <w:rPr>
          <w:rFonts w:hint="eastAsia"/>
        </w:rPr>
        <w:t>点击</w:t>
      </w:r>
      <w:r>
        <w:t>“</w:t>
      </w:r>
      <w:r>
        <w:rPr>
          <w:rFonts w:hint="eastAsia"/>
        </w:rPr>
        <w:t>基本</w:t>
      </w:r>
      <w:r>
        <w:t>情况</w:t>
      </w:r>
      <w:r w:rsidR="004F0A1C">
        <w:rPr>
          <w:rFonts w:hint="eastAsia"/>
        </w:rPr>
        <w:t>（</w:t>
      </w:r>
      <w:r w:rsidR="004F0A1C">
        <w:t>附件</w:t>
      </w:r>
      <w:r w:rsidR="004F0A1C">
        <w:rPr>
          <w:rFonts w:hint="eastAsia"/>
        </w:rPr>
        <w:t>4 表二</w:t>
      </w:r>
      <w:r w:rsidR="004F0A1C">
        <w:t>）</w:t>
      </w:r>
      <w:r>
        <w:t>”</w:t>
      </w:r>
      <w:r>
        <w:rPr>
          <w:rFonts w:hint="eastAsia"/>
        </w:rPr>
        <w:t>链接，</w:t>
      </w:r>
      <w:r w:rsidR="00383516">
        <w:rPr>
          <w:rFonts w:hint="eastAsia"/>
        </w:rPr>
        <w:t>进入</w:t>
      </w:r>
      <w:r w:rsidR="00383516">
        <w:t>基本情况填报页面，</w:t>
      </w:r>
      <w:r w:rsidR="008D3089" w:rsidRPr="00642CDD">
        <w:rPr>
          <w:rFonts w:hint="eastAsia"/>
          <w:b/>
        </w:rPr>
        <w:t>其中</w:t>
      </w:r>
      <w:r w:rsidR="008D3089" w:rsidRPr="00642CDD">
        <w:rPr>
          <w:b/>
        </w:rPr>
        <w:t>备案表编号的填写原则同行业</w:t>
      </w:r>
      <w:r w:rsidR="008D3089" w:rsidRPr="00642CDD">
        <w:rPr>
          <w:rFonts w:hint="eastAsia"/>
          <w:b/>
        </w:rPr>
        <w:t>主管</w:t>
      </w:r>
      <w:r w:rsidR="008D3089" w:rsidRPr="00642CDD">
        <w:rPr>
          <w:b/>
        </w:rPr>
        <w:t>部门说明，</w:t>
      </w:r>
      <w:r w:rsidR="00642CDD" w:rsidRPr="00642CDD">
        <w:rPr>
          <w:rFonts w:hint="eastAsia"/>
          <w:b/>
        </w:rPr>
        <w:t>其他</w:t>
      </w:r>
      <w:r w:rsidR="00642CDD" w:rsidRPr="00642CDD">
        <w:rPr>
          <w:b/>
        </w:rPr>
        <w:t>内容项必须全部填写</w:t>
      </w:r>
      <w:r w:rsidR="00642CDD">
        <w:t>。</w:t>
      </w:r>
      <w:r>
        <w:t>操作页面如下：</w:t>
      </w:r>
    </w:p>
    <w:p w:rsidR="00311B18" w:rsidRDefault="006A2585" w:rsidP="0080153F"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68" name="图片 68" descr="C:\Users\ADMINI~1\AppData\Local\Temp\fc9af892-86db-4d5a-8a49-43812800263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I~1\AppData\Local\Temp\fc9af892-86db-4d5a-8a49-438128002631.tm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20B" w:rsidRDefault="0018520B" w:rsidP="0018520B">
      <w:pPr>
        <w:spacing w:line="360" w:lineRule="auto"/>
      </w:pPr>
      <w:r>
        <w:rPr>
          <w:rFonts w:hint="eastAsia"/>
        </w:rPr>
        <w:t>填报完成</w:t>
      </w:r>
      <w:r>
        <w:t>后，</w:t>
      </w:r>
      <w:r>
        <w:t>“</w:t>
      </w:r>
      <w:r>
        <w:rPr>
          <w:rFonts w:hint="eastAsia"/>
        </w:rPr>
        <w:t>基本</w:t>
      </w:r>
      <w:r>
        <w:t>情况</w:t>
      </w:r>
      <w:r>
        <w:rPr>
          <w:rFonts w:hint="eastAsia"/>
        </w:rPr>
        <w:t>（</w:t>
      </w:r>
      <w:r>
        <w:t>附件</w:t>
      </w:r>
      <w:r>
        <w:rPr>
          <w:rFonts w:hint="eastAsia"/>
        </w:rPr>
        <w:t>4 表二</w:t>
      </w:r>
      <w:r>
        <w:t>）</w:t>
      </w:r>
      <w:r>
        <w:t>”</w:t>
      </w:r>
      <w:r>
        <w:rPr>
          <w:rFonts w:hint="eastAsia"/>
        </w:rPr>
        <w:t>链接前面</w:t>
      </w:r>
      <w:r>
        <w:t>的</w:t>
      </w:r>
      <w:r w:rsidRPr="00012C27">
        <w:rPr>
          <w:b/>
        </w:rPr>
        <w:t>五角星会自动</w:t>
      </w:r>
      <w:r w:rsidRPr="00012C27">
        <w:rPr>
          <w:rFonts w:hint="eastAsia"/>
          <w:b/>
        </w:rPr>
        <w:t>由</w:t>
      </w:r>
      <w:r w:rsidRPr="00012C27">
        <w:rPr>
          <w:b/>
        </w:rPr>
        <w:t>红色变为绿色，代表此</w:t>
      </w:r>
      <w:r w:rsidRPr="00012C27">
        <w:rPr>
          <w:b/>
        </w:rPr>
        <w:lastRenderedPageBreak/>
        <w:t>项内容填报</w:t>
      </w:r>
      <w:r w:rsidRPr="00012C27">
        <w:rPr>
          <w:rFonts w:hint="eastAsia"/>
          <w:b/>
        </w:rPr>
        <w:t>完整</w:t>
      </w:r>
      <w:r>
        <w:t>。如下图</w:t>
      </w:r>
      <w:r>
        <w:rPr>
          <w:rFonts w:hint="eastAsia"/>
        </w:rPr>
        <w:t>：</w:t>
      </w:r>
    </w:p>
    <w:p w:rsidR="0018520B" w:rsidRDefault="00163925" w:rsidP="0080153F"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69" name="图片 69" descr="C:\Users\ADMINI~1\AppData\Local\Temp\72473804-ff7c-4b42-9549-2d8704f345b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I~1\AppData\Local\Temp\72473804-ff7c-4b42-9549-2d8704f345bf.tmp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925" w:rsidRDefault="00163925" w:rsidP="0080153F"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70" name="图片 70" descr="C:\Users\ADMINI~1\AppData\Local\Temp\bf9248d7-81f5-4217-a52a-8357d331863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I~1\AppData\Local\Temp\bf9248d7-81f5-4217-a52a-8357d3318637.tmp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ACB" w:rsidRDefault="00DF6ACB" w:rsidP="00DF6ACB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</w:pPr>
      <w:bookmarkStart w:id="29" w:name="_Toc478561754"/>
      <w:r>
        <w:rPr>
          <w:rFonts w:hint="eastAsia"/>
        </w:rPr>
        <w:t>网络</w:t>
      </w:r>
      <w:r>
        <w:t>安全工作情况（附件</w:t>
      </w:r>
      <w:r>
        <w:rPr>
          <w:rFonts w:hint="eastAsia"/>
        </w:rPr>
        <w:t>4 表</w:t>
      </w:r>
      <w:r>
        <w:t>二）</w:t>
      </w:r>
      <w:bookmarkEnd w:id="29"/>
    </w:p>
    <w:p w:rsidR="00DF6ACB" w:rsidRDefault="00DF6ACB" w:rsidP="00DF6ACB">
      <w:pPr>
        <w:spacing w:line="360" w:lineRule="auto"/>
        <w:ind w:firstLineChars="175" w:firstLine="420"/>
      </w:pPr>
      <w:r>
        <w:rPr>
          <w:rFonts w:hint="eastAsia"/>
        </w:rPr>
        <w:t>点击</w:t>
      </w:r>
      <w:r>
        <w:t>“</w:t>
      </w:r>
      <w:r w:rsidR="000420C9">
        <w:rPr>
          <w:rFonts w:hint="eastAsia"/>
        </w:rPr>
        <w:t>网络</w:t>
      </w:r>
      <w:r w:rsidR="000420C9">
        <w:t>安全工作</w:t>
      </w:r>
      <w:r>
        <w:t>情况</w:t>
      </w:r>
      <w:r>
        <w:rPr>
          <w:rFonts w:hint="eastAsia"/>
        </w:rPr>
        <w:t>（</w:t>
      </w:r>
      <w:r>
        <w:t>附件</w:t>
      </w:r>
      <w:r>
        <w:rPr>
          <w:rFonts w:hint="eastAsia"/>
        </w:rPr>
        <w:t>4 表二</w:t>
      </w:r>
      <w:r>
        <w:t>）</w:t>
      </w:r>
      <w:r>
        <w:t>”</w:t>
      </w:r>
      <w:r>
        <w:rPr>
          <w:rFonts w:hint="eastAsia"/>
        </w:rPr>
        <w:t>链接，进入</w:t>
      </w:r>
      <w:r w:rsidR="0015270B">
        <w:rPr>
          <w:rFonts w:hint="eastAsia"/>
        </w:rPr>
        <w:t>安全</w:t>
      </w:r>
      <w:r w:rsidR="0015270B">
        <w:t>工作</w:t>
      </w:r>
      <w:r>
        <w:t>情况填报页面，</w:t>
      </w:r>
      <w:r w:rsidR="00015A42">
        <w:rPr>
          <w:rFonts w:hint="eastAsia"/>
          <w:b/>
        </w:rPr>
        <w:t>所有信息项</w:t>
      </w:r>
      <w:r w:rsidR="00015A42">
        <w:rPr>
          <w:b/>
        </w:rPr>
        <w:t>必须填写</w:t>
      </w:r>
      <w:r>
        <w:t>。操作页面如下：</w:t>
      </w:r>
    </w:p>
    <w:p w:rsidR="00471B6E" w:rsidRPr="00471B6E" w:rsidRDefault="00E079D6" w:rsidP="0080153F"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71" name="图片 71" descr="C:\Users\ADMINI~1\AppData\Local\Temp\4cdcf29e-f0fb-4113-bd43-067ed64722a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I~1\AppData\Local\Temp\4cdcf29e-f0fb-4113-bd43-067ed64722a7.tm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8D8" w:rsidRDefault="008A594D" w:rsidP="003463CE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0" w:name="_Toc478561755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信息系统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基本情况（附件</w:t>
      </w:r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4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 xml:space="preserve"> </w:t>
      </w:r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表二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）</w:t>
      </w:r>
      <w:bookmarkEnd w:id="30"/>
    </w:p>
    <w:p w:rsidR="00055339" w:rsidRDefault="00953328" w:rsidP="00055339">
      <w:pPr>
        <w:spacing w:line="360" w:lineRule="auto"/>
        <w:ind w:firstLineChars="175" w:firstLine="420"/>
      </w:pPr>
      <w:r>
        <w:rPr>
          <w:rFonts w:hint="eastAsia"/>
        </w:rPr>
        <w:t>本单位</w:t>
      </w:r>
      <w:r>
        <w:t>内运行的</w:t>
      </w:r>
      <w:r w:rsidR="00446749">
        <w:rPr>
          <w:rFonts w:hint="eastAsia"/>
        </w:rPr>
        <w:t>信息系统</w:t>
      </w:r>
      <w:r>
        <w:rPr>
          <w:rFonts w:hint="eastAsia"/>
        </w:rPr>
        <w:t>基本情况</w:t>
      </w:r>
      <w:r w:rsidR="00446749">
        <w:t>填报</w:t>
      </w:r>
      <w:r w:rsidR="00055339">
        <w:rPr>
          <w:rFonts w:hint="eastAsia"/>
        </w:rPr>
        <w:t>，</w:t>
      </w:r>
      <w:r w:rsidR="00055339">
        <w:t>需</w:t>
      </w:r>
      <w:r w:rsidR="00055339">
        <w:rPr>
          <w:rFonts w:hint="eastAsia"/>
        </w:rPr>
        <w:t>点击</w:t>
      </w:r>
      <w:r w:rsidR="00055339">
        <w:t>“</w:t>
      </w:r>
      <w:r w:rsidR="00934B5D">
        <w:rPr>
          <w:rFonts w:hint="eastAsia"/>
        </w:rPr>
        <w:t>信息系统</w:t>
      </w:r>
      <w:r w:rsidR="00934B5D">
        <w:t>基本情况</w:t>
      </w:r>
      <w:r w:rsidR="00934B5D">
        <w:rPr>
          <w:rFonts w:hint="eastAsia"/>
        </w:rPr>
        <w:t>（</w:t>
      </w:r>
      <w:r w:rsidR="00934B5D">
        <w:t>附件</w:t>
      </w:r>
      <w:r w:rsidR="00934B5D">
        <w:rPr>
          <w:rFonts w:hint="eastAsia"/>
        </w:rPr>
        <w:t>4 表二</w:t>
      </w:r>
      <w:r w:rsidR="00934B5D">
        <w:t>）</w:t>
      </w:r>
      <w:r w:rsidR="00055339">
        <w:t>”</w:t>
      </w:r>
      <w:r w:rsidR="00934B5D">
        <w:rPr>
          <w:rFonts w:hint="eastAsia"/>
        </w:rPr>
        <w:t>链接</w:t>
      </w:r>
      <w:r w:rsidR="00055339">
        <w:t>进</w:t>
      </w:r>
      <w:r w:rsidR="00055339">
        <w:rPr>
          <w:rFonts w:hint="eastAsia"/>
        </w:rPr>
        <w:t>行</w:t>
      </w:r>
      <w:r w:rsidR="00446749">
        <w:rPr>
          <w:rFonts w:hint="eastAsia"/>
        </w:rPr>
        <w:t>系统基本</w:t>
      </w:r>
      <w:r w:rsidR="00446749">
        <w:t>情况的填报</w:t>
      </w:r>
      <w:r w:rsidR="00055339">
        <w:t>。</w:t>
      </w:r>
    </w:p>
    <w:p w:rsidR="00DA1F28" w:rsidRDefault="00DA1F28" w:rsidP="00055339">
      <w:pPr>
        <w:spacing w:line="360" w:lineRule="auto"/>
        <w:ind w:firstLineChars="175" w:firstLine="420"/>
      </w:pPr>
      <w:r>
        <w:rPr>
          <w:rFonts w:hint="eastAsia"/>
        </w:rPr>
        <w:t>软件</w:t>
      </w:r>
      <w:r>
        <w:t>支持多个</w:t>
      </w:r>
      <w:r w:rsidR="00934B5D">
        <w:rPr>
          <w:rFonts w:hint="eastAsia"/>
        </w:rPr>
        <w:t>信息</w:t>
      </w:r>
      <w:r>
        <w:t>系统</w:t>
      </w:r>
      <w:r w:rsidR="00934B5D">
        <w:rPr>
          <w:rFonts w:hint="eastAsia"/>
        </w:rPr>
        <w:t>基本</w:t>
      </w:r>
      <w:r w:rsidR="00934B5D">
        <w:t>情况</w:t>
      </w:r>
      <w:r>
        <w:rPr>
          <w:rFonts w:hint="eastAsia"/>
        </w:rPr>
        <w:t>的</w:t>
      </w:r>
      <w:r>
        <w:t>填报，运营使用单位根据实际情况添加、填报。</w:t>
      </w:r>
    </w:p>
    <w:p w:rsidR="00934B5D" w:rsidRPr="00934B5D" w:rsidRDefault="00775074" w:rsidP="00934B5D">
      <w:pPr>
        <w:spacing w:line="360" w:lineRule="auto"/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72" name="图片 72" descr="C:\Users\ADMINI~1\AppData\Local\Temp\c9bec323-d6d1-48c2-a357-904bbc26f0d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I~1\AppData\Local\Temp\c9bec323-d6d1-48c2-a357-904bbc26f0d2.tmp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DF2" w:rsidRDefault="007A0FD8" w:rsidP="00791DF2">
      <w:pPr>
        <w:spacing w:line="360" w:lineRule="auto"/>
      </w:pPr>
      <w:r>
        <w:rPr>
          <w:rFonts w:hint="eastAsia"/>
        </w:rPr>
        <w:t>点击</w:t>
      </w:r>
      <w:r>
        <w:t>【</w:t>
      </w:r>
      <w:r w:rsidRPr="00614926">
        <w:rPr>
          <w:b/>
          <w:color w:val="00B050"/>
          <w:sz w:val="32"/>
          <w:szCs w:val="32"/>
        </w:rPr>
        <w:t>+</w:t>
      </w:r>
      <w:r>
        <w:t>】</w:t>
      </w:r>
      <w:r>
        <w:rPr>
          <w:rFonts w:hint="eastAsia"/>
        </w:rPr>
        <w:t>号，</w:t>
      </w:r>
      <w:r>
        <w:t>进行信息系统基本情况填写</w:t>
      </w:r>
      <w:r>
        <w:rPr>
          <w:rFonts w:hint="eastAsia"/>
        </w:rPr>
        <w:t>，</w:t>
      </w:r>
      <w:r>
        <w:t>填写完成后通过点击【保存】按钮进行数据保存，</w:t>
      </w:r>
      <w:r w:rsidRPr="00BD42E9">
        <w:rPr>
          <w:b/>
        </w:rPr>
        <w:t>此页面中的【</w:t>
      </w:r>
      <w:r w:rsidRPr="00BD42E9">
        <w:rPr>
          <w:b/>
          <w:color w:val="C00000"/>
        </w:rPr>
        <w:t>X</w:t>
      </w:r>
      <w:r w:rsidRPr="00BD42E9">
        <w:rPr>
          <w:b/>
        </w:rPr>
        <w:t>】</w:t>
      </w:r>
      <w:r w:rsidRPr="00BD42E9">
        <w:rPr>
          <w:rFonts w:hint="eastAsia"/>
          <w:b/>
        </w:rPr>
        <w:t>代表</w:t>
      </w:r>
      <w:r w:rsidRPr="00BD42E9">
        <w:rPr>
          <w:b/>
        </w:rPr>
        <w:t>页面上的删除操作，只有点击【保存</w:t>
      </w:r>
      <w:r w:rsidRPr="00BD42E9">
        <w:rPr>
          <w:rFonts w:hint="eastAsia"/>
          <w:b/>
        </w:rPr>
        <w:t>】</w:t>
      </w:r>
      <w:r w:rsidRPr="00BD42E9">
        <w:rPr>
          <w:b/>
        </w:rPr>
        <w:t>按钮后才真正保存修改后的数据。</w:t>
      </w:r>
    </w:p>
    <w:p w:rsidR="007A0FD8" w:rsidRDefault="007A0FD8" w:rsidP="00791DF2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73" name="图片 73" descr="C:\Users\ADMINI~1\AppData\Local\Temp\256ba008-fb54-485d-bf6d-04c4b89fe96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I~1\AppData\Local\Temp\256ba008-fb54-485d-bf6d-04c4b89fe96b.tmp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2E9" w:rsidRDefault="00BD42E9" w:rsidP="00791DF2">
      <w:pPr>
        <w:spacing w:line="360" w:lineRule="auto"/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74" name="图片 74" descr="C:\Users\ADMINI~1\AppData\Local\Temp\fa170346-2472-49f8-a7ff-816d4225551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DMINI~1\AppData\Local\Temp\fa170346-2472-49f8-a7ff-816d42255515.tmp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C8D" w:rsidRDefault="00C06C8D" w:rsidP="00C06C8D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</w:pPr>
      <w:bookmarkStart w:id="31" w:name="_Toc478561756"/>
      <w:r>
        <w:rPr>
          <w:rFonts w:hint="eastAsia"/>
        </w:rPr>
        <w:t>国家</w:t>
      </w:r>
      <w:r>
        <w:t>关键信息基础设施</w:t>
      </w:r>
      <w:r>
        <w:rPr>
          <w:rFonts w:hint="eastAsia"/>
        </w:rPr>
        <w:t>基本</w:t>
      </w:r>
      <w:r>
        <w:t>情况</w:t>
      </w:r>
      <w:r>
        <w:rPr>
          <w:rFonts w:hint="eastAsia"/>
        </w:rPr>
        <w:t xml:space="preserve"> （</w:t>
      </w:r>
      <w:r>
        <w:t>附件3）</w:t>
      </w:r>
      <w:bookmarkEnd w:id="31"/>
    </w:p>
    <w:p w:rsidR="00C06C8D" w:rsidRDefault="00C06C8D" w:rsidP="00C06C8D">
      <w:pPr>
        <w:spacing w:line="360" w:lineRule="auto"/>
        <w:ind w:firstLineChars="175" w:firstLine="420"/>
      </w:pPr>
      <w:r w:rsidRPr="00C96335">
        <w:rPr>
          <w:rFonts w:hint="eastAsia"/>
        </w:rPr>
        <w:t>国家关键信息基础设施</w:t>
      </w:r>
      <w:r w:rsidR="008E5AE1">
        <w:rPr>
          <w:rFonts w:hint="eastAsia"/>
        </w:rPr>
        <w:t>基本情况</w:t>
      </w:r>
      <w:r>
        <w:rPr>
          <w:rFonts w:hint="eastAsia"/>
        </w:rPr>
        <w:t>，根据</w:t>
      </w:r>
      <w:r>
        <w:t>单位实际情况填写，通过点击【</w:t>
      </w:r>
      <w:r w:rsidRPr="00614926">
        <w:rPr>
          <w:b/>
          <w:color w:val="00B050"/>
          <w:sz w:val="36"/>
          <w:szCs w:val="36"/>
        </w:rPr>
        <w:t>+</w:t>
      </w:r>
      <w:r>
        <w:t>】</w:t>
      </w:r>
      <w:r>
        <w:rPr>
          <w:rFonts w:hint="eastAsia"/>
        </w:rPr>
        <w:t>号</w:t>
      </w:r>
      <w:r>
        <w:t>，可新增一个</w:t>
      </w:r>
      <w:r w:rsidR="008E5AE1" w:rsidRPr="00C96335">
        <w:rPr>
          <w:rFonts w:hint="eastAsia"/>
        </w:rPr>
        <w:t>国家关键信息基础设施</w:t>
      </w:r>
      <w:r w:rsidR="008E5AE1">
        <w:rPr>
          <w:rFonts w:hint="eastAsia"/>
        </w:rPr>
        <w:t>基本情况的</w:t>
      </w:r>
      <w:r w:rsidR="008E5AE1">
        <w:t>填报</w:t>
      </w:r>
      <w:r>
        <w:rPr>
          <w:rFonts w:hint="eastAsia"/>
        </w:rPr>
        <w:t>，</w:t>
      </w:r>
      <w:r>
        <w:t>如下图：</w:t>
      </w:r>
    </w:p>
    <w:p w:rsidR="00C06C8D" w:rsidRDefault="00000F3B" w:rsidP="00C06C8D">
      <w:pPr>
        <w:spacing w:line="360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6120130" cy="2993084"/>
            <wp:effectExtent l="0" t="0" r="0" b="0"/>
            <wp:docPr id="78" name="图片 78" descr="C:\Users\ADMINI~1\AppData\Local\Temp\2cd77a9c-6ff6-46eb-b3a4-d273618598f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ADMINI~1\AppData\Local\Temp\2cd77a9c-6ff6-46eb-b3a4-d273618598f3.tmp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9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C8D" w:rsidRDefault="00000F3B" w:rsidP="00C06C8D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6120130" cy="2761322"/>
            <wp:effectExtent l="0" t="0" r="0" b="1270"/>
            <wp:docPr id="79" name="图片 79" descr="C:\Users\ADMINI~1\AppData\Local\Temp\4a1cf07a-eae9-407c-be34-8cd1d8d8dd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ADMINI~1\AppData\Local\Temp\4a1cf07a-eae9-407c-be34-8cd1d8d8dd03.tmp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61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C8D" w:rsidRDefault="00000F3B" w:rsidP="00C06C8D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6120130" cy="3030144"/>
            <wp:effectExtent l="0" t="0" r="0" b="0"/>
            <wp:docPr id="80" name="图片 80" descr="C:\Users\ADMINI~1\AppData\Local\Temp\271b4d96-fb08-43d1-a889-bf219ac575f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DMINI~1\AppData\Local\Temp\271b4d96-fb08-43d1-a889-bf219ac575f8.tmp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3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F3B" w:rsidRPr="00000F3B" w:rsidRDefault="00000F3B" w:rsidP="00C06C8D">
      <w:pPr>
        <w:spacing w:line="360" w:lineRule="auto"/>
      </w:pPr>
      <w:r w:rsidRPr="00000F3B">
        <w:rPr>
          <w:rFonts w:hint="eastAsia"/>
        </w:rPr>
        <w:lastRenderedPageBreak/>
        <w:t>按照要求</w:t>
      </w:r>
      <w:r w:rsidRPr="00000F3B">
        <w:t>填写所有数据项，填写完成后点击【保存】按钮，保存成功后返回主页面：</w:t>
      </w:r>
    </w:p>
    <w:p w:rsidR="00000F3B" w:rsidRDefault="00000F3B" w:rsidP="00C06C8D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81" name="图片 81" descr="C:\Users\ADMINI~1\AppData\Local\Temp\6a28a456-a491-4dbb-8272-20abd918b5f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DMINI~1\AppData\Local\Temp\6a28a456-a491-4dbb-8272-20abd918b5f5.tmp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F3B" w:rsidRPr="00000F3B" w:rsidRDefault="00000F3B" w:rsidP="00C06C8D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82" name="图片 82" descr="C:\Users\ADMINI~1\AppData\Local\Temp\a4d85756-0ae4-435e-be31-689a7051546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DMINI~1\AppData\Local\Temp\a4d85756-0ae4-435e-be31-689a70515468.tmp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C8D" w:rsidRDefault="00C06C8D" w:rsidP="00C06C8D">
      <w:pPr>
        <w:spacing w:line="360" w:lineRule="auto"/>
      </w:pPr>
      <w:r>
        <w:t>通过</w:t>
      </w:r>
      <w:r>
        <w:rPr>
          <w:rFonts w:hint="eastAsia"/>
        </w:rPr>
        <w:t>点击“</w:t>
      </w:r>
      <w:r w:rsidR="00A8796B">
        <w:rPr>
          <w:rFonts w:hint="eastAsia"/>
        </w:rPr>
        <w:t>关键</w:t>
      </w:r>
      <w:r w:rsidR="00A8796B">
        <w:t>信息基础设施名称</w:t>
      </w:r>
      <w:r w:rsidR="00A8796B">
        <w:t>”</w:t>
      </w:r>
      <w:r>
        <w:rPr>
          <w:rFonts w:hint="eastAsia"/>
        </w:rPr>
        <w:t>链接进行</w:t>
      </w:r>
      <w:r>
        <w:t>信息编辑，点击【</w:t>
      </w:r>
      <w:r w:rsidRPr="009C0258">
        <w:rPr>
          <w:b/>
          <w:color w:val="C00000"/>
        </w:rPr>
        <w:t>X</w:t>
      </w:r>
      <w:r>
        <w:t>】</w:t>
      </w:r>
      <w:r>
        <w:rPr>
          <w:rFonts w:hint="eastAsia"/>
        </w:rPr>
        <w:t>可</w:t>
      </w:r>
      <w:r>
        <w:t>删除对应的单位信息</w:t>
      </w:r>
      <w:r w:rsidR="00A8796B">
        <w:rPr>
          <w:rFonts w:hint="eastAsia"/>
        </w:rPr>
        <w:t>，</w:t>
      </w:r>
      <w:r w:rsidR="00A8796B">
        <w:t>此处删除为直接删除，删除后数据不可恢复</w:t>
      </w:r>
      <w:r>
        <w:t>。</w:t>
      </w:r>
      <w:r w:rsidRPr="00964F09">
        <w:t>如下图：</w:t>
      </w:r>
    </w:p>
    <w:p w:rsidR="00C06C8D" w:rsidRDefault="005E4496" w:rsidP="00791DF2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83" name="图片 83" descr="C:\Users\ADMINI~1\AppData\Local\Temp\e3fe6fd6-00ac-43e1-84a6-a39110539fc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ADMINI~1\AppData\Local\Temp\e3fe6fd6-00ac-43e1-84a6-a39110539fca.tmp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496" w:rsidRPr="007A0FD8" w:rsidRDefault="005E4496" w:rsidP="00791DF2">
      <w:pPr>
        <w:spacing w:line="360" w:lineRule="auto"/>
      </w:pPr>
      <w:r>
        <w:rPr>
          <w:noProof/>
        </w:rPr>
        <w:drawing>
          <wp:inline distT="0" distB="0" distL="0" distR="0">
            <wp:extent cx="6120130" cy="3175761"/>
            <wp:effectExtent l="0" t="0" r="0" b="5715"/>
            <wp:docPr id="84" name="图片 84" descr="C:\Users\ADMINI~1\AppData\Local\Temp\8fdfebc2-f195-413a-86b5-2aa8e1eca3c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ADMINI~1\AppData\Local\Temp\8fdfebc2-f195-413a-86b5-2aa8e1eca3c4.tmp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7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8D8" w:rsidRDefault="004838D8" w:rsidP="003463CE">
      <w:pPr>
        <w:pStyle w:val="3"/>
        <w:keepLines w:val="0"/>
        <w:widowControl w:val="0"/>
        <w:numPr>
          <w:ilvl w:val="2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2" w:name="_Toc478561757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网站</w:t>
      </w:r>
      <w:r w:rsidR="00E06972">
        <w:rPr>
          <w:rFonts w:ascii="Times New Roman" w:hAnsi="Times New Roman" w:cs="宋体" w:hint="eastAsia"/>
          <w:color w:val="000000" w:themeColor="text1"/>
          <w:kern w:val="0"/>
          <w:szCs w:val="30"/>
        </w:rPr>
        <w:t>安全</w:t>
      </w:r>
      <w:r w:rsidR="00E06972">
        <w:rPr>
          <w:rFonts w:ascii="Times New Roman" w:hAnsi="Times New Roman" w:cs="宋体"/>
          <w:color w:val="000000" w:themeColor="text1"/>
          <w:kern w:val="0"/>
          <w:szCs w:val="30"/>
        </w:rPr>
        <w:t>情况自查</w:t>
      </w:r>
      <w:bookmarkEnd w:id="32"/>
    </w:p>
    <w:p w:rsidR="00DB329C" w:rsidRDefault="00885519" w:rsidP="009567D5">
      <w:pPr>
        <w:spacing w:line="360" w:lineRule="auto"/>
        <w:ind w:firstLineChars="175" w:firstLine="420"/>
      </w:pPr>
      <w:r>
        <w:rPr>
          <w:rFonts w:hint="eastAsia"/>
        </w:rPr>
        <w:t>网站</w:t>
      </w:r>
      <w:r w:rsidR="00350F2A">
        <w:rPr>
          <w:rFonts w:hint="eastAsia"/>
        </w:rPr>
        <w:t>安全自查</w:t>
      </w:r>
      <w:r w:rsidR="00350F2A">
        <w:t>情况</w:t>
      </w:r>
      <w:r w:rsidR="00F078FC">
        <w:t>的填报</w:t>
      </w:r>
      <w:r w:rsidR="00F078FC">
        <w:rPr>
          <w:rFonts w:hint="eastAsia"/>
        </w:rPr>
        <w:t>，</w:t>
      </w:r>
      <w:r w:rsidR="00350F2A">
        <w:rPr>
          <w:rFonts w:hint="eastAsia"/>
        </w:rPr>
        <w:t>通过</w:t>
      </w:r>
      <w:r w:rsidR="00350F2A">
        <w:t>点击主页面</w:t>
      </w:r>
      <w:r w:rsidR="00350F2A">
        <w:rPr>
          <w:rFonts w:hint="eastAsia"/>
        </w:rPr>
        <w:t>网站</w:t>
      </w:r>
      <w:r w:rsidR="00350F2A">
        <w:t>安全保护情况</w:t>
      </w:r>
      <w:r w:rsidR="00350F2A">
        <w:rPr>
          <w:rFonts w:hint="eastAsia"/>
        </w:rPr>
        <w:t>（</w:t>
      </w:r>
      <w:r w:rsidR="00350F2A">
        <w:t>附件</w:t>
      </w:r>
      <w:r w:rsidR="00350F2A">
        <w:rPr>
          <w:rFonts w:hint="eastAsia"/>
        </w:rPr>
        <w:t>4 表三</w:t>
      </w:r>
      <w:r w:rsidR="00350F2A">
        <w:t>）区域的【</w:t>
      </w:r>
      <w:r w:rsidR="00350F2A" w:rsidRPr="00C96335">
        <w:rPr>
          <w:b/>
          <w:color w:val="35A543" w:themeColor="background1" w:themeShade="80"/>
          <w:sz w:val="40"/>
        </w:rPr>
        <w:t>+</w:t>
      </w:r>
      <w:r w:rsidR="00350F2A">
        <w:t>】</w:t>
      </w:r>
      <w:r w:rsidR="00350F2A">
        <w:rPr>
          <w:rFonts w:hint="eastAsia"/>
        </w:rPr>
        <w:t>号进行</w:t>
      </w:r>
      <w:r w:rsidR="00F078FC">
        <w:t>填报。</w:t>
      </w:r>
      <w:r w:rsidR="00885E32">
        <w:rPr>
          <w:rFonts w:hint="eastAsia"/>
        </w:rPr>
        <w:t>软件</w:t>
      </w:r>
      <w:r w:rsidR="00885E32">
        <w:t>支持多个网站</w:t>
      </w:r>
      <w:r w:rsidR="009567D5">
        <w:rPr>
          <w:rFonts w:hint="eastAsia"/>
        </w:rPr>
        <w:t>安全</w:t>
      </w:r>
      <w:r w:rsidR="009567D5">
        <w:t>情况</w:t>
      </w:r>
      <w:r w:rsidR="00885E32">
        <w:t>的填报。</w:t>
      </w:r>
    </w:p>
    <w:p w:rsidR="008A69ED" w:rsidRDefault="00DB329C" w:rsidP="009567D5">
      <w:pPr>
        <w:spacing w:line="360" w:lineRule="auto"/>
        <w:ind w:firstLineChars="175" w:firstLine="420"/>
      </w:pPr>
      <w:r>
        <w:rPr>
          <w:rFonts w:hint="eastAsia"/>
        </w:rPr>
        <w:t>首先进行</w:t>
      </w:r>
      <w:r>
        <w:t>网站基本情况填报，填报完成后方可进行</w:t>
      </w:r>
      <w:r>
        <w:rPr>
          <w:rFonts w:hint="eastAsia"/>
        </w:rPr>
        <w:t>网站</w:t>
      </w:r>
      <w:r>
        <w:t>联网信息和</w:t>
      </w:r>
      <w:r>
        <w:rPr>
          <w:rFonts w:hint="eastAsia"/>
        </w:rPr>
        <w:t>网站</w:t>
      </w:r>
      <w:r>
        <w:t>安全工作情况</w:t>
      </w:r>
      <w:r>
        <w:rPr>
          <w:rFonts w:hint="eastAsia"/>
        </w:rPr>
        <w:t>的</w:t>
      </w:r>
      <w:r>
        <w:t>填报，</w:t>
      </w:r>
      <w:r w:rsidR="00D7552A">
        <w:rPr>
          <w:rFonts w:hint="eastAsia"/>
        </w:rPr>
        <w:t>基本</w:t>
      </w:r>
      <w:r w:rsidR="00D7552A">
        <w:t>情况填报</w:t>
      </w:r>
      <w:r w:rsidR="009567D5">
        <w:rPr>
          <w:rFonts w:hint="eastAsia"/>
        </w:rPr>
        <w:t>如下</w:t>
      </w:r>
      <w:r w:rsidR="009567D5">
        <w:t>图</w:t>
      </w:r>
      <w:r w:rsidR="00254219">
        <w:t>：</w:t>
      </w:r>
    </w:p>
    <w:p w:rsidR="008A69ED" w:rsidRDefault="00EE21BB" w:rsidP="00F078FC">
      <w:r>
        <w:rPr>
          <w:noProof/>
        </w:rPr>
        <w:lastRenderedPageBreak/>
        <w:drawing>
          <wp:inline distT="0" distB="0" distL="0" distR="0">
            <wp:extent cx="6120130" cy="2969692"/>
            <wp:effectExtent l="0" t="0" r="0" b="2540"/>
            <wp:docPr id="85" name="图片 85" descr="C:\Users\ADMINI~1\AppData\Local\Temp\6411c422-fe9d-4c2e-96e7-eb3914fbd2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ADMINI~1\AppData\Local\Temp\6411c422-fe9d-4c2e-96e7-eb3914fbd203.tmp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69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9B0" w:rsidRDefault="00EE21BB" w:rsidP="00F078FC">
      <w:r>
        <w:rPr>
          <w:noProof/>
        </w:rPr>
        <w:drawing>
          <wp:inline distT="0" distB="0" distL="0" distR="0">
            <wp:extent cx="6120130" cy="3002090"/>
            <wp:effectExtent l="0" t="0" r="0" b="8255"/>
            <wp:docPr id="86" name="图片 86" descr="C:\Users\ADMINI~1\AppData\Local\Temp\9908334d-5e5e-4fc2-99cc-49682e19c98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ADMINI~1\AppData\Local\Temp\9908334d-5e5e-4fc2-99cc-49682e19c989.tmp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0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9B0" w:rsidRDefault="00EE21BB" w:rsidP="00F078FC">
      <w:r>
        <w:rPr>
          <w:noProof/>
        </w:rPr>
        <w:drawing>
          <wp:inline distT="0" distB="0" distL="0" distR="0">
            <wp:extent cx="6120130" cy="1184322"/>
            <wp:effectExtent l="0" t="0" r="0" b="0"/>
            <wp:docPr id="87" name="图片 87" descr="C:\Users\ADMINI~1\AppData\Local\Temp\591b5889-d280-49ed-9901-b89acc6ed1f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ADMINI~1\AppData\Local\Temp\591b5889-d280-49ed-9901-b89acc6ed1f0.tmp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18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33" w:rsidRDefault="00532733" w:rsidP="00F078FC">
      <w:r>
        <w:rPr>
          <w:rFonts w:hint="eastAsia"/>
        </w:rPr>
        <w:t>基本</w:t>
      </w:r>
      <w:r>
        <w:t>情况填写完成后，如下图</w:t>
      </w:r>
    </w:p>
    <w:p w:rsidR="00532733" w:rsidRDefault="00532733" w:rsidP="00F078FC"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88" name="图片 88" descr="C:\Users\ADMINI~1\AppData\Local\Temp\96aeb3a9-8227-4450-b41c-f84857a6cc4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ADMINI~1\AppData\Local\Temp\96aeb3a9-8227-4450-b41c-f84857a6cc49.tmp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33" w:rsidRDefault="00532733" w:rsidP="00F078FC">
      <w:r>
        <w:rPr>
          <w:rFonts w:hint="eastAsia"/>
        </w:rPr>
        <w:t>点击</w:t>
      </w:r>
      <w:r>
        <w:t>“</w:t>
      </w:r>
      <w:r>
        <w:t>联网信息</w:t>
      </w:r>
      <w:r>
        <w:t>”</w:t>
      </w:r>
      <w:r>
        <w:t>链接，进行网站联网信息填报，</w:t>
      </w:r>
      <w:r>
        <w:rPr>
          <w:rFonts w:hint="eastAsia"/>
        </w:rPr>
        <w:t>点击</w:t>
      </w:r>
      <w:r>
        <w:t>【保存】按钮进行</w:t>
      </w:r>
      <w:r>
        <w:rPr>
          <w:rFonts w:hint="eastAsia"/>
        </w:rPr>
        <w:t>数据</w:t>
      </w:r>
      <w:r>
        <w:t>保存，如果个别字段项内容过多</w:t>
      </w:r>
      <w:r>
        <w:rPr>
          <w:rFonts w:hint="eastAsia"/>
        </w:rPr>
        <w:t>并且</w:t>
      </w:r>
      <w:r>
        <w:t>通过页面无法填报完整，可以通过单独附件的方式上报，如下图：</w:t>
      </w:r>
    </w:p>
    <w:p w:rsidR="00532733" w:rsidRDefault="00532733" w:rsidP="00F078FC">
      <w:r>
        <w:rPr>
          <w:noProof/>
        </w:rPr>
        <w:drawing>
          <wp:inline distT="0" distB="0" distL="0" distR="0">
            <wp:extent cx="6120130" cy="3016003"/>
            <wp:effectExtent l="0" t="0" r="0" b="0"/>
            <wp:docPr id="89" name="图片 89" descr="C:\Users\ADMINI~1\AppData\Local\Temp\430f5da3-f047-4892-8b99-23799b18268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ADMINI~1\AppData\Local\Temp\430f5da3-f047-4892-8b99-23799b182687.tmp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1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33" w:rsidRDefault="00532733" w:rsidP="00F078FC">
      <w:r>
        <w:rPr>
          <w:noProof/>
        </w:rPr>
        <w:lastRenderedPageBreak/>
        <w:drawing>
          <wp:inline distT="0" distB="0" distL="0" distR="0">
            <wp:extent cx="6120130" cy="2848979"/>
            <wp:effectExtent l="0" t="0" r="0" b="8890"/>
            <wp:docPr id="90" name="图片 90" descr="C:\Users\ADMINI~1\AppData\Local\Temp\23cc2841-7214-4599-bb9f-de7dd18847e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ADMINI~1\AppData\Local\Temp\23cc2841-7214-4599-bb9f-de7dd18847ea.tmp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4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33" w:rsidRDefault="00532733" w:rsidP="00F078FC">
      <w:r>
        <w:rPr>
          <w:noProof/>
        </w:rPr>
        <w:drawing>
          <wp:inline distT="0" distB="0" distL="0" distR="0">
            <wp:extent cx="6120130" cy="2966983"/>
            <wp:effectExtent l="0" t="0" r="0" b="5080"/>
            <wp:docPr id="91" name="图片 91" descr="C:\Users\ADMINI~1\AppData\Local\Temp\8b9982b0-da5c-4d27-9eb3-a508a74a6e2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ADMINI~1\AppData\Local\Temp\8b9982b0-da5c-4d27-9eb3-a508a74a6e24.tmp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6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4D8" w:rsidRDefault="002504D8" w:rsidP="00F078FC"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92" name="图片 92" descr="C:\Users\ADMINI~1\AppData\Local\Temp\deb75f27-c156-4223-b6ed-b063bc6a8d4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ADMINI~1\AppData\Local\Temp\deb75f27-c156-4223-b6ed-b063bc6a8d47.tmp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A88" w:rsidRDefault="004D2A88" w:rsidP="004D2A88">
      <w:r>
        <w:rPr>
          <w:rFonts w:hint="eastAsia"/>
        </w:rPr>
        <w:t>点击</w:t>
      </w:r>
      <w:r>
        <w:t>“</w:t>
      </w:r>
      <w:r>
        <w:rPr>
          <w:rFonts w:hint="eastAsia"/>
        </w:rPr>
        <w:t>安全保护</w:t>
      </w:r>
      <w:r>
        <w:t>情况</w:t>
      </w:r>
      <w:r>
        <w:t>”</w:t>
      </w:r>
      <w:r>
        <w:t>链接，进行网站</w:t>
      </w:r>
      <w:r>
        <w:rPr>
          <w:rFonts w:hint="eastAsia"/>
        </w:rPr>
        <w:t>安全保护</w:t>
      </w:r>
      <w:r>
        <w:t>情况信息填报，</w:t>
      </w:r>
      <w:r>
        <w:rPr>
          <w:rFonts w:hint="eastAsia"/>
        </w:rPr>
        <w:t>点击</w:t>
      </w:r>
      <w:r>
        <w:t>【保存】按钮进行</w:t>
      </w:r>
      <w:r>
        <w:rPr>
          <w:rFonts w:hint="eastAsia"/>
        </w:rPr>
        <w:t>数据</w:t>
      </w:r>
      <w:r>
        <w:t>保存，</w:t>
      </w:r>
      <w:r w:rsidR="00CF45B4">
        <w:rPr>
          <w:rFonts w:hint="eastAsia"/>
        </w:rPr>
        <w:t>数据</w:t>
      </w:r>
      <w:r w:rsidR="00CF45B4">
        <w:t>填报完整后，主页面</w:t>
      </w:r>
      <w:r w:rsidR="00CF45B4">
        <w:t>“</w:t>
      </w:r>
      <w:r w:rsidR="00CF45B4">
        <w:rPr>
          <w:rFonts w:hint="eastAsia"/>
        </w:rPr>
        <w:t>安全保护</w:t>
      </w:r>
      <w:r w:rsidR="00CF45B4">
        <w:t>情况</w:t>
      </w:r>
      <w:r w:rsidR="00CF45B4">
        <w:t>”</w:t>
      </w:r>
      <w:r w:rsidR="00CF45B4">
        <w:t>链接</w:t>
      </w:r>
      <w:r w:rsidR="00CF45B4">
        <w:rPr>
          <w:rFonts w:hint="eastAsia"/>
        </w:rPr>
        <w:t>前面</w:t>
      </w:r>
      <w:r w:rsidR="00CF45B4">
        <w:t>的五星图标会变成绿色，</w:t>
      </w:r>
      <w:r>
        <w:t>如下图：</w:t>
      </w:r>
    </w:p>
    <w:p w:rsidR="004D2A88" w:rsidRDefault="004D2A88" w:rsidP="00F078FC">
      <w:r>
        <w:rPr>
          <w:noProof/>
        </w:rPr>
        <w:drawing>
          <wp:inline distT="0" distB="0" distL="0" distR="0">
            <wp:extent cx="6120130" cy="3187228"/>
            <wp:effectExtent l="0" t="0" r="0" b="0"/>
            <wp:docPr id="93" name="图片 93" descr="C:\Users\ADMINI~1\AppData\Local\Temp\a42a36db-1617-4610-b331-29531deb8d0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ADMINI~1\AppData\Local\Temp\a42a36db-1617-4610-b331-29531deb8d09.tmp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5B4" w:rsidRPr="004D2A88" w:rsidRDefault="00CF45B4" w:rsidP="00F078FC"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94" name="图片 94" descr="C:\Users\ADMINI~1\AppData\Local\Temp\283abb6b-1c26-4374-9dbe-f1ecc1d0ec3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ADMINI~1\AppData\Local\Temp\283abb6b-1c26-4374-9dbe-f1ecc1d0ec31.tmp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169" w:rsidRDefault="00364900" w:rsidP="001A00ED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3" w:name="_Toc478561758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导出</w:t>
      </w:r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Word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文件</w:t>
      </w:r>
      <w:bookmarkEnd w:id="33"/>
    </w:p>
    <w:p w:rsidR="00E25169" w:rsidRDefault="00F164D4" w:rsidP="00E25169">
      <w:pPr>
        <w:spacing w:line="360" w:lineRule="auto"/>
        <w:ind w:firstLineChars="175" w:firstLine="420"/>
      </w:pPr>
      <w:r>
        <w:rPr>
          <w:rFonts w:hint="eastAsia"/>
        </w:rPr>
        <w:t>所有</w:t>
      </w:r>
      <w:r>
        <w:t>数据填报完成后，通过</w:t>
      </w:r>
      <w:r w:rsidR="00E25169">
        <w:rPr>
          <w:rFonts w:hint="eastAsia"/>
        </w:rPr>
        <w:t>点击“</w:t>
      </w:r>
      <w:r w:rsidR="003A3FF7">
        <w:rPr>
          <w:rFonts w:hint="eastAsia"/>
        </w:rPr>
        <w:t>导出Word</w:t>
      </w:r>
      <w:r w:rsidR="003A3FF7">
        <w:t>文件</w:t>
      </w:r>
      <w:r w:rsidR="00E25169">
        <w:t>”</w:t>
      </w:r>
      <w:r w:rsidR="003A3FF7">
        <w:rPr>
          <w:rFonts w:hint="eastAsia"/>
        </w:rPr>
        <w:t>按钮</w:t>
      </w:r>
      <w:r w:rsidR="00E25169">
        <w:t>，</w:t>
      </w:r>
      <w:r w:rsidR="00987904">
        <w:rPr>
          <w:rFonts w:hint="eastAsia"/>
        </w:rPr>
        <w:t>系统</w:t>
      </w:r>
      <w:r w:rsidR="00987904">
        <w:t>提供</w:t>
      </w:r>
      <w:r w:rsidR="00987904">
        <w:rPr>
          <w:rFonts w:hint="eastAsia"/>
        </w:rPr>
        <w:t>导出</w:t>
      </w:r>
      <w:r w:rsidR="00987904">
        <w:t>word报告功能</w:t>
      </w:r>
      <w:r w:rsidR="00987904">
        <w:rPr>
          <w:rFonts w:hint="eastAsia"/>
        </w:rPr>
        <w:t>，</w:t>
      </w:r>
      <w:r w:rsidR="00E56E51">
        <w:rPr>
          <w:rFonts w:hint="eastAsia"/>
        </w:rPr>
        <w:t>可以</w:t>
      </w:r>
      <w:r w:rsidR="00E56E51">
        <w:t>对导出的WORD报告进行</w:t>
      </w:r>
      <w:r w:rsidR="00E56E51">
        <w:rPr>
          <w:rFonts w:hint="eastAsia"/>
        </w:rPr>
        <w:t>查看</w:t>
      </w:r>
      <w:r w:rsidR="00E56E51">
        <w:t>、打印等操作，</w:t>
      </w:r>
      <w:r w:rsidR="00125466">
        <w:rPr>
          <w:rFonts w:hint="eastAsia"/>
        </w:rPr>
        <w:t>同时</w:t>
      </w:r>
      <w:r w:rsidR="00125466">
        <w:t>需要将电子版报告刻录至光盘上报给公安机关。</w:t>
      </w:r>
      <w:r w:rsidR="00987904">
        <w:t>如图</w:t>
      </w:r>
      <w:r w:rsidR="00987904">
        <w:rPr>
          <w:rFonts w:hint="eastAsia"/>
        </w:rPr>
        <w:t>：</w:t>
      </w:r>
    </w:p>
    <w:p w:rsidR="008376E6" w:rsidRDefault="00E56E51" w:rsidP="008376E6">
      <w:pPr>
        <w:spacing w:line="360" w:lineRule="auto"/>
      </w:pPr>
      <w:r>
        <w:rPr>
          <w:noProof/>
        </w:rPr>
        <w:drawing>
          <wp:inline distT="0" distB="0" distL="0" distR="0">
            <wp:extent cx="6120130" cy="3190124"/>
            <wp:effectExtent l="0" t="0" r="0" b="0"/>
            <wp:docPr id="95" name="图片 95" descr="C:\Users\ADMINI~1\AppData\Local\Temp\a9ab1ecf-8fde-4b78-855d-c53153fe66f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ADMINI~1\AppData\Local\Temp\a9ab1ecf-8fde-4b78-855d-c53153fe66fb.tmp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9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67B" w:rsidRDefault="002F567B" w:rsidP="008376E6">
      <w:pPr>
        <w:spacing w:line="360" w:lineRule="auto"/>
      </w:pPr>
      <w:r>
        <w:rPr>
          <w:rFonts w:hint="eastAsia"/>
        </w:rPr>
        <w:t>点击【</w:t>
      </w:r>
      <w:r w:rsidR="00E56E51">
        <w:rPr>
          <w:rFonts w:hint="eastAsia"/>
        </w:rPr>
        <w:t>确定</w:t>
      </w:r>
      <w:r>
        <w:t>】按钮，软件系统将</w:t>
      </w:r>
      <w:r>
        <w:rPr>
          <w:rFonts w:hint="eastAsia"/>
        </w:rPr>
        <w:t>根据</w:t>
      </w:r>
      <w:r>
        <w:t>自查表</w:t>
      </w:r>
      <w:r>
        <w:rPr>
          <w:rFonts w:hint="eastAsia"/>
        </w:rPr>
        <w:t>模板</w:t>
      </w:r>
      <w:r>
        <w:t>生成word结果报告，并放到指定目录下。</w:t>
      </w:r>
      <w:r w:rsidR="001E0E90">
        <w:rPr>
          <w:rFonts w:hint="eastAsia"/>
        </w:rPr>
        <w:t>如下图</w:t>
      </w:r>
      <w:r w:rsidR="001E0E90">
        <w:t>：</w:t>
      </w:r>
    </w:p>
    <w:p w:rsidR="00ED72E3" w:rsidRDefault="00E56E51" w:rsidP="008376E6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87228"/>
            <wp:effectExtent l="0" t="0" r="0" b="0"/>
            <wp:docPr id="96" name="图片 96" descr="C:\Users\ADMINI~1\AppData\Local\Temp\8c6e08b0-0fff-4e05-a52e-e14823f4970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ADMINI~1\AppData\Local\Temp\8c6e08b0-0fff-4e05-a52e-e14823f4970f.tmp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8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2E3" w:rsidRDefault="00E56E51" w:rsidP="008376E6">
      <w:pPr>
        <w:spacing w:line="360" w:lineRule="auto"/>
      </w:pPr>
      <w:r>
        <w:rPr>
          <w:noProof/>
        </w:rPr>
        <w:drawing>
          <wp:inline distT="0" distB="0" distL="0" distR="0">
            <wp:extent cx="6120130" cy="3178054"/>
            <wp:effectExtent l="0" t="0" r="0" b="3810"/>
            <wp:docPr id="97" name="图片 97" descr="C:\Users\ADMINI~1\AppData\Local\Temp\cf6cbc12-daab-4231-b328-f3a8e4143e7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ADMINI~1\AppData\Local\Temp\cf6cbc12-daab-4231-b328-f3a8e4143e74.tmp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78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E51" w:rsidRDefault="00E56E51" w:rsidP="008376E6">
      <w:pPr>
        <w:spacing w:line="360" w:lineRule="auto"/>
      </w:pPr>
      <w:r>
        <w:rPr>
          <w:rFonts w:hint="eastAsia"/>
        </w:rPr>
        <w:t>目录存放</w:t>
      </w:r>
      <w:r>
        <w:t>文件如下：</w:t>
      </w:r>
    </w:p>
    <w:p w:rsidR="00E56E51" w:rsidRDefault="00E56E51" w:rsidP="008376E6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2447802"/>
            <wp:effectExtent l="0" t="0" r="0" b="0"/>
            <wp:docPr id="98" name="图片 98" descr="C:\Users\ADMINI~1\AppData\Local\Temp\4645c198-36f0-43bc-8add-4b72b74ecba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ADMINI~1\AppData\Local\Temp\4645c198-36f0-43bc-8add-4b72b74ecbad.tmp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47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5DE" w:rsidRDefault="002015DE" w:rsidP="001A00ED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4" w:name="_Toc478561759"/>
      <w:r>
        <w:rPr>
          <w:rFonts w:ascii="Times New Roman" w:hAnsi="Times New Roman" w:cs="宋体" w:hint="eastAsia"/>
          <w:color w:val="000000" w:themeColor="text1"/>
          <w:kern w:val="0"/>
          <w:szCs w:val="30"/>
        </w:rPr>
        <w:t>导出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zip</w:t>
      </w:r>
      <w:r>
        <w:rPr>
          <w:rFonts w:ascii="Times New Roman" w:hAnsi="Times New Roman" w:cs="宋体"/>
          <w:color w:val="000000" w:themeColor="text1"/>
          <w:kern w:val="0"/>
          <w:szCs w:val="30"/>
        </w:rPr>
        <w:t>文件</w:t>
      </w:r>
      <w:bookmarkEnd w:id="34"/>
    </w:p>
    <w:p w:rsidR="00D43AC3" w:rsidRDefault="00D43AC3" w:rsidP="00D43AC3">
      <w:pPr>
        <w:spacing w:line="360" w:lineRule="auto"/>
        <w:ind w:firstLineChars="175" w:firstLine="420"/>
      </w:pPr>
      <w:r>
        <w:rPr>
          <w:rFonts w:hint="eastAsia"/>
        </w:rPr>
        <w:t>点击“导出</w:t>
      </w:r>
      <w:r>
        <w:t>zip文件</w:t>
      </w:r>
      <w:r>
        <w:t>”</w:t>
      </w:r>
      <w:r>
        <w:rPr>
          <w:rFonts w:hint="eastAsia"/>
        </w:rPr>
        <w:t>按钮</w:t>
      </w:r>
      <w:r>
        <w:t>，</w:t>
      </w:r>
      <w:r>
        <w:rPr>
          <w:rFonts w:hint="eastAsia"/>
        </w:rPr>
        <w:t>系统</w:t>
      </w:r>
      <w:r>
        <w:t>提供</w:t>
      </w:r>
      <w:r>
        <w:rPr>
          <w:rFonts w:hint="eastAsia"/>
        </w:rPr>
        <w:t>导出</w:t>
      </w:r>
      <w:r>
        <w:t>zip</w:t>
      </w:r>
      <w:r>
        <w:rPr>
          <w:rFonts w:hint="eastAsia"/>
        </w:rPr>
        <w:t>文件</w:t>
      </w:r>
      <w:r>
        <w:t>功能</w:t>
      </w:r>
      <w:r>
        <w:rPr>
          <w:rFonts w:hint="eastAsia"/>
        </w:rPr>
        <w:t>，</w:t>
      </w:r>
      <w:r w:rsidR="0099243A">
        <w:rPr>
          <w:rFonts w:hint="eastAsia"/>
        </w:rPr>
        <w:t>存放</w:t>
      </w:r>
      <w:r w:rsidR="0099243A">
        <w:t>目录</w:t>
      </w:r>
      <w:r w:rsidR="0099243A">
        <w:rPr>
          <w:rFonts w:hint="eastAsia"/>
        </w:rPr>
        <w:t>（</w:t>
      </w:r>
      <w:r w:rsidR="0099243A" w:rsidRPr="0099243A">
        <w:t>C:\MPS_SITv3.0\export</w:t>
      </w:r>
      <w:r w:rsidR="0099243A">
        <w:rPr>
          <w:rFonts w:hint="eastAsia"/>
        </w:rPr>
        <w:t>）</w:t>
      </w:r>
      <w:r w:rsidR="0099243A">
        <w:t>和WORD报告存放目录相同，</w:t>
      </w:r>
      <w:r w:rsidR="003352C2">
        <w:rPr>
          <w:rFonts w:hint="eastAsia"/>
        </w:rPr>
        <w:t>导出</w:t>
      </w:r>
      <w:r w:rsidR="003352C2">
        <w:t>的结果数据需要刻录至光盘并上报给公安机关，由</w:t>
      </w:r>
      <w:proofErr w:type="gramStart"/>
      <w:r w:rsidR="003352C2">
        <w:t>公安机关网安民警</w:t>
      </w:r>
      <w:proofErr w:type="gramEnd"/>
      <w:r w:rsidR="003352C2">
        <w:t>导入</w:t>
      </w:r>
      <w:r w:rsidR="003352C2">
        <w:rPr>
          <w:rFonts w:hint="eastAsia"/>
        </w:rPr>
        <w:t>网安</w:t>
      </w:r>
      <w:r w:rsidR="003352C2">
        <w:t>专网的重要信息系统基础</w:t>
      </w:r>
      <w:r w:rsidR="003352C2">
        <w:rPr>
          <w:rFonts w:hint="eastAsia"/>
        </w:rPr>
        <w:t>数据库</w:t>
      </w:r>
      <w:r w:rsidR="003352C2">
        <w:t>管理系统，</w:t>
      </w:r>
      <w:r>
        <w:t>如图</w:t>
      </w:r>
      <w:r>
        <w:rPr>
          <w:rFonts w:hint="eastAsia"/>
        </w:rPr>
        <w:t>：</w:t>
      </w:r>
    </w:p>
    <w:p w:rsidR="002015DE" w:rsidRDefault="00FC7A43" w:rsidP="008376E6">
      <w:pPr>
        <w:spacing w:line="360" w:lineRule="auto"/>
      </w:pPr>
      <w:r>
        <w:rPr>
          <w:noProof/>
        </w:rPr>
        <w:drawing>
          <wp:inline distT="0" distB="0" distL="0" distR="0">
            <wp:extent cx="6120130" cy="3166570"/>
            <wp:effectExtent l="0" t="0" r="0" b="0"/>
            <wp:docPr id="99" name="图片 99" descr="C:\Users\ADMINI~1\AppData\Local\Temp\693a192d-974a-4431-adce-58598ab7bf6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ADMINI~1\AppData\Local\Temp\693a192d-974a-4431-adce-58598ab7bf63.tmp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2E3" w:rsidRDefault="00FC7A43" w:rsidP="008376E6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6120130" cy="3175238"/>
            <wp:effectExtent l="0" t="0" r="0" b="6350"/>
            <wp:docPr id="100" name="图片 100" descr="C:\Users\ADMINI~1\AppData\Local\Temp\ca64ceff-a0a6-44ab-a842-e668c3c4506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ADMINI~1\AppData\Local\Temp\ca64ceff-a0a6-44ab-a842-e668c3c45067.tmp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7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B1A" w:rsidRPr="007537CC" w:rsidRDefault="00A87B1A" w:rsidP="008376E6">
      <w:pPr>
        <w:spacing w:line="360" w:lineRule="auto"/>
      </w:pPr>
      <w:r>
        <w:rPr>
          <w:noProof/>
        </w:rPr>
        <w:drawing>
          <wp:inline distT="0" distB="0" distL="0" distR="0">
            <wp:extent cx="6120130" cy="2574420"/>
            <wp:effectExtent l="0" t="0" r="0" b="0"/>
            <wp:docPr id="101" name="图片 101" descr="C:\Users\ADMINI~1\AppData\Local\Temp\b6c1dd06-49f9-4f5a-8171-b090841aeb5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ADMINI~1\AppData\Local\Temp\b6c1dd06-49f9-4f5a-8171-b090841aeb55.tmp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2BA" w:rsidRPr="00F332BA" w:rsidRDefault="00F84E93" w:rsidP="006224F1">
      <w:pPr>
        <w:pStyle w:val="1"/>
        <w:keepLines w:val="0"/>
        <w:widowControl w:val="0"/>
        <w:numPr>
          <w:ilvl w:val="0"/>
          <w:numId w:val="8"/>
        </w:numPr>
        <w:spacing w:line="360" w:lineRule="auto"/>
        <w:ind w:left="431" w:hanging="431"/>
        <w:jc w:val="both"/>
      </w:pPr>
      <w:bookmarkStart w:id="35" w:name="_Toc478561760"/>
      <w:r w:rsidRPr="00F332BA">
        <w:rPr>
          <w:rFonts w:ascii="宋体" w:hAnsi="宋体" w:hint="eastAsia"/>
          <w:iCs/>
        </w:rPr>
        <w:t>常见问题</w:t>
      </w:r>
      <w:r w:rsidR="00A872A0" w:rsidRPr="00F332BA">
        <w:rPr>
          <w:rFonts w:ascii="宋体" w:hAnsi="宋体" w:hint="eastAsia"/>
          <w:iCs/>
        </w:rPr>
        <w:t>与</w:t>
      </w:r>
      <w:r w:rsidR="00A872A0" w:rsidRPr="00F332BA">
        <w:rPr>
          <w:rFonts w:ascii="宋体" w:hAnsi="宋体"/>
          <w:iCs/>
        </w:rPr>
        <w:t>注意事项</w:t>
      </w:r>
      <w:bookmarkEnd w:id="35"/>
    </w:p>
    <w:p w:rsidR="001A5B22" w:rsidRPr="009C56ED" w:rsidRDefault="00F332BA" w:rsidP="009C56ED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6" w:name="_Toc478561761"/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360</w:t>
      </w:r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安全卫士误报的问题</w:t>
      </w:r>
      <w:bookmarkEnd w:id="36"/>
    </w:p>
    <w:p w:rsidR="00F2680F" w:rsidRDefault="00F332BA" w:rsidP="00F332BA">
      <w:pPr>
        <w:spacing w:line="360" w:lineRule="auto"/>
        <w:ind w:firstLineChars="175" w:firstLine="420"/>
      </w:pPr>
      <w:r>
        <w:t>工具</w:t>
      </w:r>
      <w:r w:rsidR="00302F61">
        <w:t>使用</w:t>
      </w:r>
      <w:r>
        <w:t>过程中</w:t>
      </w:r>
      <w:r>
        <w:rPr>
          <w:rFonts w:hint="eastAsia"/>
        </w:rPr>
        <w:t>，“</w:t>
      </w:r>
      <w:r>
        <w:t>偶尔</w:t>
      </w:r>
      <w:r>
        <w:rPr>
          <w:rFonts w:hint="eastAsia"/>
        </w:rPr>
        <w:t>”</w:t>
      </w:r>
      <w:r>
        <w:t>会被</w:t>
      </w:r>
      <w:r>
        <w:rPr>
          <w:rFonts w:hint="eastAsia"/>
        </w:rPr>
        <w:t>360安全卫士报告为</w:t>
      </w:r>
      <w:r w:rsidR="004C0784">
        <w:rPr>
          <w:rFonts w:hint="eastAsia"/>
        </w:rPr>
        <w:t>可疑</w:t>
      </w:r>
      <w:r w:rsidR="00302F61">
        <w:rPr>
          <w:rFonts w:hint="eastAsia"/>
        </w:rPr>
        <w:t>操作。</w:t>
      </w:r>
      <w:r w:rsidR="004C0784">
        <w:rPr>
          <w:rFonts w:hint="eastAsia"/>
        </w:rPr>
        <w:t>请</w:t>
      </w:r>
      <w:proofErr w:type="gramStart"/>
      <w:r w:rsidR="00302F61">
        <w:rPr>
          <w:rFonts w:hint="eastAsia"/>
        </w:rPr>
        <w:t>勾选不再</w:t>
      </w:r>
      <w:proofErr w:type="gramEnd"/>
      <w:r w:rsidR="00302F61">
        <w:rPr>
          <w:rFonts w:hint="eastAsia"/>
        </w:rPr>
        <w:t>提醒并且点击更多-</w:t>
      </w:r>
      <w:r w:rsidR="004C0784">
        <w:rPr>
          <w:rFonts w:hint="eastAsia"/>
        </w:rPr>
        <w:t>允许</w:t>
      </w:r>
      <w:r w:rsidR="00302F61">
        <w:rPr>
          <w:rFonts w:hint="eastAsia"/>
        </w:rPr>
        <w:t>本次操作，并且添加该文件（app.hta）到白名单。之后可</w:t>
      </w:r>
      <w:r w:rsidR="004C0784">
        <w:rPr>
          <w:rFonts w:hint="eastAsia"/>
        </w:rPr>
        <w:t>继续执行</w:t>
      </w:r>
      <w:r w:rsidR="00302F61">
        <w:rPr>
          <w:rFonts w:hint="eastAsia"/>
        </w:rPr>
        <w:t>其他操作</w:t>
      </w:r>
      <w:r w:rsidR="004C0784">
        <w:rPr>
          <w:rFonts w:hint="eastAsia"/>
        </w:rPr>
        <w:t>。如下图所示：</w:t>
      </w:r>
    </w:p>
    <w:p w:rsidR="004C0784" w:rsidRDefault="004C0784" w:rsidP="00F332BA">
      <w:pPr>
        <w:spacing w:line="360" w:lineRule="auto"/>
        <w:ind w:firstLineChars="175" w:firstLine="420"/>
      </w:pPr>
    </w:p>
    <w:p w:rsidR="00302F61" w:rsidRDefault="00302F61" w:rsidP="00F332BA">
      <w:pPr>
        <w:spacing w:line="360" w:lineRule="auto"/>
        <w:ind w:firstLineChars="175" w:firstLine="420"/>
      </w:pPr>
      <w:r>
        <w:rPr>
          <w:noProof/>
        </w:rPr>
        <w:lastRenderedPageBreak/>
        <w:drawing>
          <wp:inline distT="0" distB="0" distL="0" distR="0" wp14:anchorId="32D7E28F" wp14:editId="226E22B9">
            <wp:extent cx="5842688" cy="2714625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847701" cy="2716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784" w:rsidRPr="009C56ED" w:rsidRDefault="00A879CF" w:rsidP="009C56ED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7" w:name="_Toc478561762"/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重新安装工具时如何保留历史数据</w:t>
      </w:r>
      <w:bookmarkEnd w:id="37"/>
    </w:p>
    <w:p w:rsidR="00A879CF" w:rsidRDefault="00E834CD" w:rsidP="004C0784">
      <w:pPr>
        <w:spacing w:line="360" w:lineRule="auto"/>
        <w:ind w:firstLineChars="175" w:firstLine="420"/>
      </w:pPr>
      <w:r>
        <w:rPr>
          <w:rFonts w:hint="eastAsia"/>
        </w:rPr>
        <w:t>将目录</w:t>
      </w:r>
      <w:r w:rsidRPr="00E834CD">
        <w:t>C:\MPS_SITv3.0\database</w:t>
      </w:r>
      <w:r>
        <w:rPr>
          <w:rFonts w:hint="eastAsia"/>
        </w:rPr>
        <w:t>（</w:t>
      </w:r>
      <w:r>
        <w:t>存放页面填报的所有数据）</w:t>
      </w:r>
      <w:r>
        <w:rPr>
          <w:rFonts w:hint="eastAsia"/>
        </w:rPr>
        <w:t>和</w:t>
      </w:r>
      <w:r w:rsidRPr="00E834CD">
        <w:t>C:\MPS_SITv3.0\export</w:t>
      </w:r>
      <w:r>
        <w:rPr>
          <w:rFonts w:hint="eastAsia"/>
        </w:rPr>
        <w:t>（存放</w:t>
      </w:r>
      <w:r>
        <w:t>通过系统导出的WORD报告和上报数据ZIP包）下所有文件拷贝</w:t>
      </w:r>
      <w:r>
        <w:rPr>
          <w:rFonts w:hint="eastAsia"/>
        </w:rPr>
        <w:t>至</w:t>
      </w:r>
      <w:r>
        <w:t>其他位置或磁盘存放</w:t>
      </w:r>
      <w:r w:rsidR="00A879CF">
        <w:rPr>
          <w:rFonts w:hint="eastAsia"/>
        </w:rPr>
        <w:t>。</w:t>
      </w:r>
    </w:p>
    <w:p w:rsidR="00A879CF" w:rsidRPr="00A879CF" w:rsidRDefault="00E834CD" w:rsidP="004C0784">
      <w:pPr>
        <w:spacing w:line="360" w:lineRule="auto"/>
        <w:ind w:firstLineChars="175" w:firstLine="420"/>
      </w:pPr>
      <w:r>
        <w:rPr>
          <w:rFonts w:hint="eastAsia"/>
        </w:rPr>
        <w:t>软件</w:t>
      </w:r>
      <w:r w:rsidR="00A879CF">
        <w:t>重新安装完成后</w:t>
      </w:r>
      <w:r w:rsidR="00A879CF">
        <w:rPr>
          <w:rFonts w:hint="eastAsia"/>
        </w:rPr>
        <w:t>，</w:t>
      </w:r>
      <w:r w:rsidR="00A879CF">
        <w:t>将备份的内容覆盖到</w:t>
      </w:r>
      <w:r>
        <w:rPr>
          <w:rFonts w:hint="eastAsia"/>
        </w:rPr>
        <w:t>对应</w:t>
      </w:r>
      <w:r w:rsidR="00A879CF">
        <w:t>目录</w:t>
      </w:r>
      <w:r w:rsidR="00A879CF">
        <w:rPr>
          <w:rFonts w:hint="eastAsia"/>
        </w:rPr>
        <w:t>。</w:t>
      </w:r>
    </w:p>
    <w:p w:rsidR="004C0784" w:rsidRPr="009C56ED" w:rsidRDefault="00A879CF" w:rsidP="009C56ED">
      <w:pPr>
        <w:pStyle w:val="2"/>
        <w:keepLines w:val="0"/>
        <w:widowControl w:val="0"/>
        <w:numPr>
          <w:ilvl w:val="1"/>
          <w:numId w:val="8"/>
        </w:numPr>
        <w:spacing w:line="360" w:lineRule="auto"/>
        <w:jc w:val="both"/>
        <w:rPr>
          <w:rFonts w:ascii="Times New Roman" w:hAnsi="Times New Roman" w:cs="宋体"/>
          <w:color w:val="000000" w:themeColor="text1"/>
          <w:kern w:val="0"/>
          <w:szCs w:val="30"/>
        </w:rPr>
      </w:pPr>
      <w:bookmarkStart w:id="38" w:name="_Toc478561763"/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导出的</w:t>
      </w:r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Word</w:t>
      </w:r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文件和</w:t>
      </w:r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ZIP</w:t>
      </w:r>
      <w:r w:rsidRPr="009C56ED">
        <w:rPr>
          <w:rFonts w:ascii="Times New Roman" w:hAnsi="Times New Roman" w:cs="宋体" w:hint="eastAsia"/>
          <w:color w:val="000000" w:themeColor="text1"/>
          <w:kern w:val="0"/>
          <w:szCs w:val="30"/>
        </w:rPr>
        <w:t>文件</w:t>
      </w:r>
      <w:bookmarkEnd w:id="38"/>
    </w:p>
    <w:p w:rsidR="001168C6" w:rsidRDefault="00D74852" w:rsidP="003B2BA4">
      <w:pPr>
        <w:spacing w:line="360" w:lineRule="auto"/>
        <w:ind w:firstLineChars="175" w:firstLine="420"/>
      </w:pPr>
      <w:r>
        <w:rPr>
          <w:rFonts w:hint="eastAsia"/>
        </w:rPr>
        <w:t>存放</w:t>
      </w:r>
      <w:r>
        <w:t>位置：</w:t>
      </w:r>
      <w:r w:rsidR="00A879CF">
        <w:t>存放在</w:t>
      </w:r>
      <w:r w:rsidR="00A879CF">
        <w:rPr>
          <w:rFonts w:hint="eastAsia"/>
        </w:rPr>
        <w:t>“</w:t>
      </w:r>
      <w:r w:rsidR="003B2BA4" w:rsidRPr="00E834CD">
        <w:t>C:\MPS_SITv3.0\export</w:t>
      </w:r>
      <w:r w:rsidR="00A879CF">
        <w:rPr>
          <w:rFonts w:hint="eastAsia"/>
        </w:rPr>
        <w:t>”目录下</w:t>
      </w:r>
      <w:r w:rsidR="003B2BA4">
        <w:rPr>
          <w:rFonts w:hint="eastAsia"/>
        </w:rPr>
        <w:t>。</w:t>
      </w:r>
    </w:p>
    <w:p w:rsidR="00D74852" w:rsidRDefault="00D74852" w:rsidP="003B2BA4">
      <w:pPr>
        <w:spacing w:line="360" w:lineRule="auto"/>
        <w:ind w:firstLineChars="175" w:firstLine="420"/>
      </w:pPr>
      <w:r>
        <w:rPr>
          <w:rFonts w:hint="eastAsia"/>
        </w:rPr>
        <w:t>注意</w:t>
      </w:r>
      <w:r>
        <w:t>事项：导出WORD过程中，Word文件可能会有自动打开闪退现象，请不要对Word文件进行关闭操作，等待自动完成。</w:t>
      </w:r>
    </w:p>
    <w:p w:rsidR="0026425C" w:rsidRPr="00F332BA" w:rsidRDefault="0026425C" w:rsidP="0026425C">
      <w:pPr>
        <w:pStyle w:val="1"/>
        <w:keepLines w:val="0"/>
        <w:widowControl w:val="0"/>
        <w:numPr>
          <w:ilvl w:val="0"/>
          <w:numId w:val="8"/>
        </w:numPr>
        <w:spacing w:line="360" w:lineRule="auto"/>
        <w:ind w:left="431" w:hanging="431"/>
        <w:jc w:val="both"/>
      </w:pPr>
      <w:bookmarkStart w:id="39" w:name="_Toc478561764"/>
      <w:r>
        <w:rPr>
          <w:rFonts w:ascii="宋体" w:hAnsi="宋体" w:hint="eastAsia"/>
          <w:iCs/>
        </w:rPr>
        <w:t>技术</w:t>
      </w:r>
      <w:r>
        <w:rPr>
          <w:rFonts w:ascii="宋体" w:hAnsi="宋体"/>
          <w:iCs/>
        </w:rPr>
        <w:t>支持与信息反馈</w:t>
      </w:r>
      <w:bookmarkEnd w:id="39"/>
    </w:p>
    <w:p w:rsidR="00EF07BC" w:rsidRDefault="00EF07BC" w:rsidP="005E1853">
      <w:pPr>
        <w:spacing w:line="360" w:lineRule="auto"/>
        <w:ind w:firstLineChars="175" w:firstLine="420"/>
      </w:pPr>
      <w:r>
        <w:rPr>
          <w:rFonts w:hint="eastAsia"/>
        </w:rPr>
        <w:t xml:space="preserve">如果需要技术支持或有任何宝贵意见，请反馈：  </w:t>
      </w:r>
    </w:p>
    <w:p w:rsidR="00EF07BC" w:rsidRDefault="00EF07BC" w:rsidP="005E1853">
      <w:pPr>
        <w:spacing w:line="360" w:lineRule="auto"/>
        <w:ind w:firstLineChars="175" w:firstLine="420"/>
      </w:pPr>
      <w:r>
        <w:rPr>
          <w:rFonts w:hint="eastAsia"/>
        </w:rPr>
        <w:t>热线1：400-</w:t>
      </w:r>
      <w:r>
        <w:t>966</w:t>
      </w:r>
      <w:r>
        <w:rPr>
          <w:rFonts w:hint="eastAsia"/>
        </w:rPr>
        <w:t>-</w:t>
      </w:r>
      <w:r>
        <w:t>2332</w:t>
      </w:r>
      <w:r>
        <w:rPr>
          <w:rFonts w:hint="eastAsia"/>
        </w:rPr>
        <w:t>（使用</w:t>
      </w:r>
      <w:r>
        <w:t>座机、</w:t>
      </w:r>
      <w:r>
        <w:rPr>
          <w:rFonts w:hint="eastAsia"/>
        </w:rPr>
        <w:t>手机均可拨打</w:t>
      </w:r>
      <w:r>
        <w:t>）</w:t>
      </w:r>
    </w:p>
    <w:p w:rsidR="00EF07BC" w:rsidRDefault="00EF07BC" w:rsidP="005E1853">
      <w:pPr>
        <w:spacing w:line="360" w:lineRule="auto"/>
        <w:ind w:firstLineChars="175" w:firstLine="420"/>
      </w:pPr>
      <w:r>
        <w:rPr>
          <w:rFonts w:hint="eastAsia"/>
        </w:rPr>
        <w:t>热线2：800</w:t>
      </w:r>
      <w:r>
        <w:t>-810-2332</w:t>
      </w:r>
      <w:r>
        <w:rPr>
          <w:rFonts w:hint="eastAsia"/>
        </w:rPr>
        <w:t>（</w:t>
      </w:r>
      <w:r>
        <w:t>使用座机拨打）</w:t>
      </w:r>
    </w:p>
    <w:p w:rsidR="00DF725C" w:rsidRDefault="00DF725C" w:rsidP="005E1853">
      <w:pPr>
        <w:spacing w:line="360" w:lineRule="auto"/>
        <w:ind w:firstLineChars="175" w:firstLine="420"/>
      </w:pPr>
      <w:r w:rsidRPr="005E1853">
        <w:rPr>
          <w:rFonts w:hint="eastAsia"/>
        </w:rPr>
        <w:t>技术支持</w:t>
      </w:r>
      <w:r w:rsidRPr="005E1853">
        <w:t>联系人</w:t>
      </w:r>
      <w:r>
        <w:t>：</w:t>
      </w:r>
    </w:p>
    <w:p w:rsidR="00EF07BC" w:rsidRDefault="009C0C5A" w:rsidP="005E1853">
      <w:pPr>
        <w:spacing w:line="360" w:lineRule="auto"/>
        <w:ind w:firstLineChars="175" w:firstLine="420"/>
      </w:pPr>
      <w:r>
        <w:rPr>
          <w:rFonts w:hint="eastAsia"/>
        </w:rPr>
        <w:t>彭江威</w:t>
      </w:r>
      <w:r w:rsidR="00EF07BC" w:rsidRPr="00EF07BC">
        <w:rPr>
          <w:rFonts w:hint="eastAsia"/>
        </w:rPr>
        <w:t xml:space="preserve"> </w:t>
      </w:r>
      <w:r w:rsidRPr="009C0C5A">
        <w:t>13716045081</w:t>
      </w:r>
      <w:r w:rsidR="00EF07BC">
        <w:rPr>
          <w:rFonts w:hint="eastAsia"/>
        </w:rPr>
        <w:t>；</w:t>
      </w:r>
    </w:p>
    <w:p w:rsidR="00EF07BC" w:rsidRDefault="009C0C5A" w:rsidP="005E1853">
      <w:pPr>
        <w:spacing w:line="360" w:lineRule="auto"/>
        <w:ind w:firstLineChars="175" w:firstLine="420"/>
      </w:pPr>
      <w:r>
        <w:rPr>
          <w:rFonts w:hint="eastAsia"/>
        </w:rPr>
        <w:t>马欢</w:t>
      </w:r>
      <w:proofErr w:type="gramStart"/>
      <w:r>
        <w:rPr>
          <w:rFonts w:hint="eastAsia"/>
        </w:rPr>
        <w:t>浩</w:t>
      </w:r>
      <w:proofErr w:type="gramEnd"/>
      <w:r w:rsidR="00EF07BC" w:rsidRPr="00EF07BC">
        <w:rPr>
          <w:rFonts w:hint="eastAsia"/>
        </w:rPr>
        <w:t xml:space="preserve"> </w:t>
      </w:r>
      <w:r w:rsidRPr="009C0C5A">
        <w:t>17310352687</w:t>
      </w:r>
      <w:r w:rsidR="00EF07BC" w:rsidRPr="00EF07BC">
        <w:rPr>
          <w:rFonts w:hint="eastAsia"/>
        </w:rPr>
        <w:t>；</w:t>
      </w:r>
    </w:p>
    <w:sectPr w:rsidR="00EF07BC" w:rsidSect="00727A30">
      <w:headerReference w:type="default" r:id="rId63"/>
      <w:footerReference w:type="default" r:id="rId64"/>
      <w:pgSz w:w="11906" w:h="16838"/>
      <w:pgMar w:top="1134" w:right="1134" w:bottom="1134" w:left="1134" w:header="567" w:footer="567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0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7F02" w:rsidRDefault="00BF7F02" w:rsidP="00FB4CC3">
      <w:pPr>
        <w:spacing w:line="240" w:lineRule="auto"/>
      </w:pPr>
      <w:r>
        <w:separator/>
      </w:r>
    </w:p>
  </w:endnote>
  <w:endnote w:type="continuationSeparator" w:id="0">
    <w:p w:rsidR="00BF7F02" w:rsidRDefault="00BF7F02" w:rsidP="00FB4C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505A" w:rsidRDefault="00D7505A" w:rsidP="00F1229A">
    <w:pPr>
      <w:pStyle w:val="ac"/>
      <w:jc w:val="center"/>
    </w:pPr>
    <w:r w:rsidRPr="00B13B7E">
      <w:rPr>
        <w:rFonts w:eastAsiaTheme="minorEastAsia" w:hAnsiTheme="minorEastAsia" w:hint="eastAsia"/>
      </w:rPr>
      <w:t>密级：受控</w:t>
    </w:r>
    <w:sdt>
      <w:sdtPr>
        <w:rPr>
          <w:rFonts w:eastAsiaTheme="minorEastAsia" w:hAnsiTheme="minorEastAsia"/>
        </w:rPr>
        <w:id w:val="70639574"/>
        <w:docPartObj>
          <w:docPartGallery w:val="Page Numbers (Top of Page)"/>
          <w:docPartUnique/>
        </w:docPartObj>
      </w:sdtPr>
      <w:sdtEndPr>
        <w:rPr>
          <w:rFonts w:eastAsia="宋体" w:hAnsiTheme="minorHAnsi"/>
        </w:rPr>
      </w:sdtEndPr>
      <w:sdtContent>
        <w:r>
          <w:rPr>
            <w:rFonts w:eastAsiaTheme="minorEastAsia" w:hAnsiTheme="minorEastAsia" w:hint="eastAsia"/>
          </w:rPr>
          <w:t xml:space="preserve">                                                            </w:t>
        </w:r>
        <w:r w:rsidRPr="00B13B7E">
          <w:rPr>
            <w:rFonts w:eastAsiaTheme="minorEastAsia" w:hAnsiTheme="minorEastAsia"/>
            <w:lang w:val="zh-CN"/>
          </w:rPr>
          <w:t xml:space="preserve"> </w:t>
        </w:r>
        <w:r w:rsidRPr="00B13B7E">
          <w:rPr>
            <w:rFonts w:eastAsiaTheme="minorEastAsia" w:hAnsiTheme="minorEastAsia" w:hint="eastAsia"/>
            <w:lang w:val="zh-CN"/>
          </w:rPr>
          <w:t>第</w:t>
        </w:r>
        <w:r w:rsidRPr="00B13B7E">
          <w:rPr>
            <w:rFonts w:eastAsiaTheme="minorEastAsia" w:hAnsiTheme="minorEastAsia"/>
          </w:rPr>
          <w:fldChar w:fldCharType="begin"/>
        </w:r>
        <w:r w:rsidRPr="00B13B7E">
          <w:rPr>
            <w:rFonts w:eastAsiaTheme="minorEastAsia" w:hAnsiTheme="minorEastAsia"/>
          </w:rPr>
          <w:instrText xml:space="preserve"> PAGE </w:instrText>
        </w:r>
        <w:r w:rsidRPr="00B13B7E">
          <w:rPr>
            <w:rFonts w:eastAsiaTheme="minorEastAsia" w:hAnsiTheme="minorEastAsia"/>
          </w:rPr>
          <w:fldChar w:fldCharType="separate"/>
        </w:r>
        <w:r w:rsidR="00F91698">
          <w:rPr>
            <w:rFonts w:eastAsiaTheme="minorEastAsia" w:hAnsiTheme="minorEastAsia"/>
            <w:noProof/>
          </w:rPr>
          <w:t>20</w:t>
        </w:r>
        <w:r w:rsidRPr="00B13B7E">
          <w:rPr>
            <w:rFonts w:eastAsiaTheme="minorEastAsia" w:hAnsiTheme="minorEastAsia"/>
          </w:rPr>
          <w:fldChar w:fldCharType="end"/>
        </w:r>
        <w:r w:rsidRPr="00B13B7E">
          <w:rPr>
            <w:rFonts w:eastAsiaTheme="minorEastAsia" w:hAnsiTheme="minorEastAsia" w:hint="eastAsia"/>
          </w:rPr>
          <w:t>页</w:t>
        </w:r>
        <w:r w:rsidRPr="00B13B7E">
          <w:rPr>
            <w:rFonts w:eastAsiaTheme="minorEastAsia" w:hAnsiTheme="minorEastAsia"/>
            <w:lang w:val="zh-CN"/>
          </w:rPr>
          <w:t>/</w:t>
        </w:r>
        <w:r w:rsidRPr="00B13B7E">
          <w:rPr>
            <w:rFonts w:eastAsiaTheme="minorEastAsia" w:hAnsiTheme="minorEastAsia" w:hint="eastAsia"/>
            <w:lang w:val="zh-CN"/>
          </w:rPr>
          <w:t>共</w:t>
        </w:r>
        <w:r w:rsidRPr="00B13B7E">
          <w:rPr>
            <w:rFonts w:eastAsiaTheme="minorEastAsia" w:hAnsiTheme="minorEastAsia"/>
          </w:rPr>
          <w:fldChar w:fldCharType="begin"/>
        </w:r>
        <w:r w:rsidRPr="00B13B7E">
          <w:rPr>
            <w:rFonts w:eastAsiaTheme="minorEastAsia" w:hAnsiTheme="minorEastAsia"/>
          </w:rPr>
          <w:instrText xml:space="preserve"> NUMPAGES  </w:instrText>
        </w:r>
        <w:r w:rsidRPr="00B13B7E">
          <w:rPr>
            <w:rFonts w:eastAsiaTheme="minorEastAsia" w:hAnsiTheme="minorEastAsia"/>
          </w:rPr>
          <w:fldChar w:fldCharType="separate"/>
        </w:r>
        <w:r w:rsidR="00F91698">
          <w:rPr>
            <w:rFonts w:eastAsiaTheme="minorEastAsia" w:hAnsiTheme="minorEastAsia"/>
            <w:noProof/>
          </w:rPr>
          <w:t>30</w:t>
        </w:r>
        <w:r w:rsidRPr="00B13B7E">
          <w:rPr>
            <w:rFonts w:eastAsiaTheme="minorEastAsia" w:hAnsiTheme="minorEastAsia"/>
          </w:rPr>
          <w:fldChar w:fldCharType="end"/>
        </w:r>
        <w:r w:rsidRPr="00B13B7E">
          <w:rPr>
            <w:rFonts w:eastAsiaTheme="minorEastAsia" w:hAnsiTheme="minorEastAsia" w:hint="eastAsia"/>
          </w:rPr>
          <w:t>页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7F02" w:rsidRDefault="00BF7F02" w:rsidP="00FB4CC3">
      <w:pPr>
        <w:spacing w:line="240" w:lineRule="auto"/>
      </w:pPr>
      <w:r>
        <w:separator/>
      </w:r>
    </w:p>
  </w:footnote>
  <w:footnote w:type="continuationSeparator" w:id="0">
    <w:p w:rsidR="00BF7F02" w:rsidRDefault="00BF7F02" w:rsidP="00FB4CC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505A" w:rsidRPr="00116A6D" w:rsidRDefault="00B41CE8" w:rsidP="00CE10AA">
    <w:pPr>
      <w:pStyle w:val="ab"/>
      <w:jc w:val="right"/>
      <w:rPr>
        <w:rFonts w:ascii="宋体" w:eastAsia="宋体" w:hAnsi="宋体"/>
        <w:sz w:val="21"/>
        <w:szCs w:val="21"/>
      </w:rPr>
    </w:pPr>
    <w:r>
      <w:rPr>
        <w:rFonts w:ascii="宋体" w:eastAsia="宋体" w:hAnsi="宋体" w:hint="eastAsia"/>
        <w:sz w:val="21"/>
        <w:szCs w:val="21"/>
      </w:rPr>
      <w:t>2</w:t>
    </w:r>
    <w:r>
      <w:rPr>
        <w:rFonts w:ascii="宋体" w:eastAsia="宋体" w:hAnsi="宋体"/>
        <w:sz w:val="21"/>
        <w:szCs w:val="21"/>
      </w:rPr>
      <w:t>017</w:t>
    </w:r>
    <w:r>
      <w:rPr>
        <w:rFonts w:ascii="宋体" w:eastAsia="宋体" w:hAnsi="宋体" w:hint="eastAsia"/>
        <w:sz w:val="21"/>
        <w:szCs w:val="21"/>
      </w:rPr>
      <w:t>年</w:t>
    </w:r>
    <w:r>
      <w:rPr>
        <w:rFonts w:ascii="宋体" w:eastAsia="宋体" w:hAnsi="宋体"/>
        <w:sz w:val="21"/>
        <w:szCs w:val="21"/>
      </w:rPr>
      <w:t>公安机关网络安全执法检查-</w:t>
    </w:r>
    <w:r w:rsidR="00780437">
      <w:rPr>
        <w:rFonts w:ascii="宋体" w:eastAsia="宋体" w:hAnsi="宋体"/>
        <w:sz w:val="21"/>
        <w:szCs w:val="21"/>
      </w:rPr>
      <w:t>自查采集工具用户使用</w:t>
    </w:r>
    <w:r w:rsidR="00E90ABF">
      <w:rPr>
        <w:rFonts w:ascii="宋体" w:eastAsia="宋体" w:hAnsi="宋体"/>
        <w:sz w:val="21"/>
        <w:szCs w:val="21"/>
      </w:rPr>
      <w:t>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00000006"/>
    <w:name w:val="WW8Num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A9A6B8C"/>
    <w:multiLevelType w:val="hybridMultilevel"/>
    <w:tmpl w:val="3BCA00AA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" w15:restartNumberingAfterBreak="0">
    <w:nsid w:val="0B7D6D0D"/>
    <w:multiLevelType w:val="multilevel"/>
    <w:tmpl w:val="4F225640"/>
    <w:styleLink w:val="a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0"/>
      </w:pPr>
      <w:rPr>
        <w:rFonts w:asciiTheme="minorEastAsia" w:eastAsia="宋体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3" w15:restartNumberingAfterBreak="0">
    <w:nsid w:val="0F1079E2"/>
    <w:multiLevelType w:val="hybridMultilevel"/>
    <w:tmpl w:val="3B06B738"/>
    <w:lvl w:ilvl="0" w:tplc="42B8F08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245694A"/>
    <w:multiLevelType w:val="multilevel"/>
    <w:tmpl w:val="22CA22C2"/>
    <w:styleLink w:val="40"/>
    <w:lvl w:ilvl="0">
      <w:start w:val="1"/>
      <w:numFmt w:val="decimal"/>
      <w:lvlText w:val="%1"/>
      <w:lvlJc w:val="left"/>
      <w:pPr>
        <w:ind w:left="0" w:firstLine="0"/>
      </w:pPr>
      <w:rPr>
        <w:rFonts w:ascii="宋体" w:eastAsia="宋体" w:hint="eastAsia"/>
        <w:b/>
        <w:i w:val="0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5" w15:restartNumberingAfterBreak="0">
    <w:nsid w:val="357F74F0"/>
    <w:multiLevelType w:val="hybridMultilevel"/>
    <w:tmpl w:val="C03E867A"/>
    <w:lvl w:ilvl="0" w:tplc="0409000B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6" w15:restartNumberingAfterBreak="0">
    <w:nsid w:val="37296147"/>
    <w:multiLevelType w:val="hybridMultilevel"/>
    <w:tmpl w:val="1BA4DE02"/>
    <w:lvl w:ilvl="0" w:tplc="7EC8553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37E17EBA"/>
    <w:multiLevelType w:val="multilevel"/>
    <w:tmpl w:val="4F225640"/>
    <w:numStyleLink w:val="a"/>
  </w:abstractNum>
  <w:abstractNum w:abstractNumId="8" w15:restartNumberingAfterBreak="0">
    <w:nsid w:val="3B090151"/>
    <w:multiLevelType w:val="multilevel"/>
    <w:tmpl w:val="27B49B7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宋体" w:eastAsiaTheme="majorEastAsia" w:hAnsi="宋体" w:cstheme="minorBidi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 w15:restartNumberingAfterBreak="0">
    <w:nsid w:val="3D687998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0" w15:restartNumberingAfterBreak="0">
    <w:nsid w:val="3E0931A3"/>
    <w:multiLevelType w:val="hybridMultilevel"/>
    <w:tmpl w:val="A74EDF5A"/>
    <w:lvl w:ilvl="0" w:tplc="1648405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 w15:restartNumberingAfterBreak="0">
    <w:nsid w:val="3E5D43BA"/>
    <w:multiLevelType w:val="multilevel"/>
    <w:tmpl w:val="82F2266C"/>
    <w:styleLink w:val="30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ascii="Times New Roman" w:eastAsia="宋体" w:hAnsi="Times New Roman" w:hint="default"/>
        <w:color w:val="auto"/>
        <w:sz w:val="32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12" w15:restartNumberingAfterBreak="0">
    <w:nsid w:val="49D823FF"/>
    <w:multiLevelType w:val="hybridMultilevel"/>
    <w:tmpl w:val="FC923A54"/>
    <w:lvl w:ilvl="0" w:tplc="ACA004AE">
      <w:start w:val="6"/>
      <w:numFmt w:val="decimal"/>
      <w:lvlText w:val="%1"/>
      <w:lvlJc w:val="left"/>
      <w:pPr>
        <w:ind w:left="360" w:hanging="360"/>
      </w:pPr>
      <w:rPr>
        <w:rFonts w:asciiTheme="minorEastAsia" w:hint="default"/>
        <w:b/>
        <w:color w:val="0000FF" w:themeColor="hyperlink"/>
        <w:sz w:val="24"/>
        <w:u w:val="single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AD80520"/>
    <w:multiLevelType w:val="hybridMultilevel"/>
    <w:tmpl w:val="72A8FA3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55AB4CF1"/>
    <w:multiLevelType w:val="multilevel"/>
    <w:tmpl w:val="84264AC6"/>
    <w:styleLink w:val="20"/>
    <w:lvl w:ilvl="0">
      <w:start w:val="1"/>
      <w:numFmt w:val="decimal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15" w15:restartNumberingAfterBreak="0">
    <w:nsid w:val="57337A45"/>
    <w:multiLevelType w:val="hybridMultilevel"/>
    <w:tmpl w:val="63B23DA4"/>
    <w:lvl w:ilvl="0" w:tplc="997467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649875DE"/>
    <w:multiLevelType w:val="hybridMultilevel"/>
    <w:tmpl w:val="3B06B738"/>
    <w:lvl w:ilvl="0" w:tplc="42B8F08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 w15:restartNumberingAfterBreak="0">
    <w:nsid w:val="6BD7680F"/>
    <w:multiLevelType w:val="hybridMultilevel"/>
    <w:tmpl w:val="3B06B738"/>
    <w:lvl w:ilvl="0" w:tplc="42B8F08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79003F04"/>
    <w:multiLevelType w:val="multilevel"/>
    <w:tmpl w:val="8DC083B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i w:val="0"/>
        <w:sz w:val="21"/>
      </w:rPr>
    </w:lvl>
    <w:lvl w:ilvl="1">
      <w:start w:val="1"/>
      <w:numFmt w:val="decimal"/>
      <w:lvlText w:val="%2"/>
      <w:lvlJc w:val="left"/>
      <w:pPr>
        <w:tabs>
          <w:tab w:val="num" w:pos="420"/>
        </w:tabs>
        <w:ind w:left="420" w:hanging="420"/>
      </w:pPr>
      <w:rPr>
        <w:rFonts w:hint="eastAsia"/>
        <w:b w:val="0"/>
        <w:i w:val="0"/>
        <w:sz w:val="21"/>
      </w:rPr>
    </w:lvl>
    <w:lvl w:ilvl="2">
      <w:start w:val="1"/>
      <w:numFmt w:val="decimal"/>
      <w:pStyle w:val="a0"/>
      <w:suff w:val="nothing"/>
      <w:lvlText w:val="%1%2.%3　"/>
      <w:lvlJc w:val="left"/>
      <w:pPr>
        <w:ind w:left="315" w:firstLine="0"/>
      </w:pPr>
      <w:rPr>
        <w:rFonts w:ascii="黑体" w:eastAsia="黑体" w:hAnsi="Times New Roman" w:cs="Times New Roman" w:hint="eastAsia"/>
        <w:b w:val="0"/>
        <w:i w:val="0"/>
        <w:sz w:val="21"/>
      </w:rPr>
    </w:lvl>
    <w:lvl w:ilvl="3">
      <w:start w:val="1"/>
      <w:numFmt w:val="decimal"/>
      <w:pStyle w:val="a1"/>
      <w:suff w:val="nothing"/>
      <w:lvlText w:val="%1%2.%3.%4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i w:val="0"/>
        <w:sz w:val="21"/>
      </w:rPr>
    </w:lvl>
    <w:lvl w:ilvl="4">
      <w:start w:val="1"/>
      <w:numFmt w:val="decimal"/>
      <w:pStyle w:val="a2"/>
      <w:suff w:val="nothing"/>
      <w:lvlText w:val="%1%2.%3.%4.%5　"/>
      <w:lvlJc w:val="left"/>
      <w:pPr>
        <w:ind w:left="1365" w:firstLine="0"/>
      </w:pPr>
      <w:rPr>
        <w:rFonts w:ascii="黑体" w:eastAsia="黑体" w:hAnsi="Times New Roman" w:cs="Times New Roman" w:hint="eastAsia"/>
        <w:b w:val="0"/>
        <w:i w:val="0"/>
        <w:sz w:val="21"/>
      </w:rPr>
    </w:lvl>
    <w:lvl w:ilvl="5">
      <w:start w:val="1"/>
      <w:numFmt w:val="decimal"/>
      <w:pStyle w:val="a3"/>
      <w:suff w:val="nothing"/>
      <w:lvlText w:val="%1%2.%3.%4.%5.%6　"/>
      <w:lvlJc w:val="left"/>
      <w:pPr>
        <w:ind w:left="945" w:firstLine="0"/>
      </w:pPr>
      <w:rPr>
        <w:rFonts w:ascii="黑体" w:eastAsia="黑体" w:hAnsi="Times New Roman" w:cs="Times New Roman" w:hint="eastAsia"/>
        <w:b w:val="0"/>
        <w:i w:val="0"/>
        <w:sz w:val="21"/>
      </w:rPr>
    </w:lvl>
    <w:lvl w:ilvl="6">
      <w:start w:val="1"/>
      <w:numFmt w:val="decimal"/>
      <w:pStyle w:val="a4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cs="Times New Roman"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cs="Times New Roman" w:hint="eastAsia"/>
      </w:rPr>
    </w:lvl>
  </w:abstractNum>
  <w:abstractNum w:abstractNumId="19" w15:restartNumberingAfterBreak="0">
    <w:nsid w:val="7E892C02"/>
    <w:multiLevelType w:val="multilevel"/>
    <w:tmpl w:val="D766154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14"/>
  </w:num>
  <w:num w:numId="3">
    <w:abstractNumId w:val="11"/>
  </w:num>
  <w:num w:numId="4">
    <w:abstractNumId w:val="4"/>
  </w:num>
  <w:num w:numId="5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6">
    <w:abstractNumId w:val="19"/>
  </w:num>
  <w:num w:numId="7">
    <w:abstractNumId w:val="18"/>
  </w:num>
  <w:num w:numId="8">
    <w:abstractNumId w:val="8"/>
  </w:num>
  <w:num w:numId="9">
    <w:abstractNumId w:val="6"/>
  </w:num>
  <w:num w:numId="10">
    <w:abstractNumId w:val="13"/>
  </w:num>
  <w:num w:numId="11">
    <w:abstractNumId w:val="3"/>
  </w:num>
  <w:num w:numId="12">
    <w:abstractNumId w:val="17"/>
  </w:num>
  <w:num w:numId="13">
    <w:abstractNumId w:val="16"/>
  </w:num>
  <w:num w:numId="14">
    <w:abstractNumId w:val="9"/>
  </w:num>
  <w:num w:numId="15">
    <w:abstractNumId w:val="5"/>
  </w:num>
  <w:num w:numId="16">
    <w:abstractNumId w:val="15"/>
  </w:num>
  <w:num w:numId="17">
    <w:abstractNumId w:val="1"/>
  </w:num>
  <w:num w:numId="18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19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0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1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2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3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4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5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6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7">
    <w:abstractNumId w:val="10"/>
  </w:num>
  <w:num w:numId="28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29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0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1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2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3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4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5">
    <w:abstractNumId w:val="12"/>
  </w:num>
  <w:num w:numId="36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 w:numId="37">
    <w:abstractNumId w:val="7"/>
    <w:lvlOverride w:ilvl="0">
      <w:lvl w:ilvl="0">
        <w:start w:val="1"/>
        <w:numFmt w:val="decimal"/>
        <w:pStyle w:val="1"/>
        <w:suff w:val="space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2"/>
        <w:suff w:val="space"/>
        <w:lvlText w:val="%1.%2"/>
        <w:lvlJc w:val="left"/>
        <w:pPr>
          <w:ind w:left="0" w:firstLine="0"/>
        </w:pPr>
        <w:rPr>
          <w:rFonts w:hint="eastAsia"/>
        </w:rPr>
      </w:lvl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hideSpellingError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2275"/>
    <w:rsid w:val="00000F3B"/>
    <w:rsid w:val="000024FE"/>
    <w:rsid w:val="000027E1"/>
    <w:rsid w:val="00012313"/>
    <w:rsid w:val="00012C27"/>
    <w:rsid w:val="000148AB"/>
    <w:rsid w:val="000148D3"/>
    <w:rsid w:val="00015A42"/>
    <w:rsid w:val="0002462F"/>
    <w:rsid w:val="00025394"/>
    <w:rsid w:val="00030E99"/>
    <w:rsid w:val="000313E5"/>
    <w:rsid w:val="00032871"/>
    <w:rsid w:val="00037F22"/>
    <w:rsid w:val="000420C9"/>
    <w:rsid w:val="00043ECE"/>
    <w:rsid w:val="000449DB"/>
    <w:rsid w:val="000523B6"/>
    <w:rsid w:val="0005435B"/>
    <w:rsid w:val="00055339"/>
    <w:rsid w:val="00056219"/>
    <w:rsid w:val="000570B9"/>
    <w:rsid w:val="000734C1"/>
    <w:rsid w:val="00075900"/>
    <w:rsid w:val="00080FD0"/>
    <w:rsid w:val="00081F82"/>
    <w:rsid w:val="000834CF"/>
    <w:rsid w:val="00094F36"/>
    <w:rsid w:val="00095A8A"/>
    <w:rsid w:val="00096021"/>
    <w:rsid w:val="000978F3"/>
    <w:rsid w:val="000979E5"/>
    <w:rsid w:val="000B2C77"/>
    <w:rsid w:val="000B3561"/>
    <w:rsid w:val="000B3A5D"/>
    <w:rsid w:val="000B3A82"/>
    <w:rsid w:val="000B5492"/>
    <w:rsid w:val="000C2A10"/>
    <w:rsid w:val="000C3A76"/>
    <w:rsid w:val="000C713D"/>
    <w:rsid w:val="000D2BD1"/>
    <w:rsid w:val="000D48B4"/>
    <w:rsid w:val="000E3DCA"/>
    <w:rsid w:val="000F008F"/>
    <w:rsid w:val="001006D9"/>
    <w:rsid w:val="00102339"/>
    <w:rsid w:val="00106AA6"/>
    <w:rsid w:val="00110D9A"/>
    <w:rsid w:val="0011404E"/>
    <w:rsid w:val="00114793"/>
    <w:rsid w:val="001168C6"/>
    <w:rsid w:val="00116A6D"/>
    <w:rsid w:val="00120886"/>
    <w:rsid w:val="001250D1"/>
    <w:rsid w:val="00125162"/>
    <w:rsid w:val="00125466"/>
    <w:rsid w:val="0012719E"/>
    <w:rsid w:val="001304BA"/>
    <w:rsid w:val="001434B0"/>
    <w:rsid w:val="00150B04"/>
    <w:rsid w:val="001513C4"/>
    <w:rsid w:val="0015270B"/>
    <w:rsid w:val="00156AC8"/>
    <w:rsid w:val="00163167"/>
    <w:rsid w:val="00163925"/>
    <w:rsid w:val="0016495B"/>
    <w:rsid w:val="00166502"/>
    <w:rsid w:val="0016731A"/>
    <w:rsid w:val="0017277F"/>
    <w:rsid w:val="00176384"/>
    <w:rsid w:val="00180854"/>
    <w:rsid w:val="001839BE"/>
    <w:rsid w:val="00184C64"/>
    <w:rsid w:val="0018520B"/>
    <w:rsid w:val="001866A2"/>
    <w:rsid w:val="00186BCA"/>
    <w:rsid w:val="00194D76"/>
    <w:rsid w:val="0019648C"/>
    <w:rsid w:val="001A00ED"/>
    <w:rsid w:val="001A123D"/>
    <w:rsid w:val="001A5B22"/>
    <w:rsid w:val="001A69EE"/>
    <w:rsid w:val="001B57EA"/>
    <w:rsid w:val="001B74EA"/>
    <w:rsid w:val="001C086C"/>
    <w:rsid w:val="001C6F6D"/>
    <w:rsid w:val="001D13A0"/>
    <w:rsid w:val="001D3881"/>
    <w:rsid w:val="001D6AF4"/>
    <w:rsid w:val="001D7511"/>
    <w:rsid w:val="001E0A4E"/>
    <w:rsid w:val="001E0E90"/>
    <w:rsid w:val="001E36B4"/>
    <w:rsid w:val="001F2B6A"/>
    <w:rsid w:val="002015DE"/>
    <w:rsid w:val="002021F1"/>
    <w:rsid w:val="00202394"/>
    <w:rsid w:val="00203D31"/>
    <w:rsid w:val="002070B7"/>
    <w:rsid w:val="0021152A"/>
    <w:rsid w:val="00217837"/>
    <w:rsid w:val="00237F40"/>
    <w:rsid w:val="002405B6"/>
    <w:rsid w:val="00242E0F"/>
    <w:rsid w:val="00243C6B"/>
    <w:rsid w:val="002504D8"/>
    <w:rsid w:val="00250C8A"/>
    <w:rsid w:val="00252572"/>
    <w:rsid w:val="00253D22"/>
    <w:rsid w:val="002540E6"/>
    <w:rsid w:val="00254219"/>
    <w:rsid w:val="00255ACE"/>
    <w:rsid w:val="002600FE"/>
    <w:rsid w:val="00262216"/>
    <w:rsid w:val="00262CCE"/>
    <w:rsid w:val="00263F77"/>
    <w:rsid w:val="0026425C"/>
    <w:rsid w:val="002663F9"/>
    <w:rsid w:val="00272D0A"/>
    <w:rsid w:val="002742AA"/>
    <w:rsid w:val="00274861"/>
    <w:rsid w:val="00274A54"/>
    <w:rsid w:val="00281D3C"/>
    <w:rsid w:val="002851D3"/>
    <w:rsid w:val="002853EC"/>
    <w:rsid w:val="00287035"/>
    <w:rsid w:val="0029151B"/>
    <w:rsid w:val="00291693"/>
    <w:rsid w:val="00291F8B"/>
    <w:rsid w:val="00293AFA"/>
    <w:rsid w:val="002A35CC"/>
    <w:rsid w:val="002B28FB"/>
    <w:rsid w:val="002B2DBA"/>
    <w:rsid w:val="002B3320"/>
    <w:rsid w:val="002B624E"/>
    <w:rsid w:val="002B6E92"/>
    <w:rsid w:val="002B7409"/>
    <w:rsid w:val="002C3DEA"/>
    <w:rsid w:val="002D2DD0"/>
    <w:rsid w:val="002D4856"/>
    <w:rsid w:val="002D7726"/>
    <w:rsid w:val="002D79A6"/>
    <w:rsid w:val="002E6DCE"/>
    <w:rsid w:val="002F2659"/>
    <w:rsid w:val="002F2FEA"/>
    <w:rsid w:val="002F55A5"/>
    <w:rsid w:val="002F567B"/>
    <w:rsid w:val="002F5DD9"/>
    <w:rsid w:val="002F6D22"/>
    <w:rsid w:val="002F7609"/>
    <w:rsid w:val="00302F61"/>
    <w:rsid w:val="00311B18"/>
    <w:rsid w:val="00314165"/>
    <w:rsid w:val="003205AD"/>
    <w:rsid w:val="00322A0A"/>
    <w:rsid w:val="00322D57"/>
    <w:rsid w:val="0032657E"/>
    <w:rsid w:val="00326C56"/>
    <w:rsid w:val="003275BB"/>
    <w:rsid w:val="003306A7"/>
    <w:rsid w:val="003352C2"/>
    <w:rsid w:val="00340754"/>
    <w:rsid w:val="00340AD8"/>
    <w:rsid w:val="003463CE"/>
    <w:rsid w:val="003474A4"/>
    <w:rsid w:val="00350D83"/>
    <w:rsid w:val="00350F2A"/>
    <w:rsid w:val="00352C24"/>
    <w:rsid w:val="003531EB"/>
    <w:rsid w:val="003543AF"/>
    <w:rsid w:val="00355776"/>
    <w:rsid w:val="003558B0"/>
    <w:rsid w:val="00363462"/>
    <w:rsid w:val="00364900"/>
    <w:rsid w:val="00364BC5"/>
    <w:rsid w:val="00374209"/>
    <w:rsid w:val="00374544"/>
    <w:rsid w:val="003816CC"/>
    <w:rsid w:val="003825E7"/>
    <w:rsid w:val="00383516"/>
    <w:rsid w:val="003838B9"/>
    <w:rsid w:val="00384C79"/>
    <w:rsid w:val="00385DCF"/>
    <w:rsid w:val="00390422"/>
    <w:rsid w:val="00390A95"/>
    <w:rsid w:val="0039122A"/>
    <w:rsid w:val="00393443"/>
    <w:rsid w:val="003943D5"/>
    <w:rsid w:val="003945CD"/>
    <w:rsid w:val="0039552F"/>
    <w:rsid w:val="003A3FF7"/>
    <w:rsid w:val="003A4A3C"/>
    <w:rsid w:val="003A7242"/>
    <w:rsid w:val="003B2BA4"/>
    <w:rsid w:val="003B7766"/>
    <w:rsid w:val="003C1083"/>
    <w:rsid w:val="003C49F5"/>
    <w:rsid w:val="003D10B3"/>
    <w:rsid w:val="003E5ADF"/>
    <w:rsid w:val="003E6CC5"/>
    <w:rsid w:val="003F4C8D"/>
    <w:rsid w:val="003F569C"/>
    <w:rsid w:val="003F6627"/>
    <w:rsid w:val="003F76AC"/>
    <w:rsid w:val="004018EB"/>
    <w:rsid w:val="0040649A"/>
    <w:rsid w:val="00406DF8"/>
    <w:rsid w:val="00410ADD"/>
    <w:rsid w:val="00425A94"/>
    <w:rsid w:val="004270E2"/>
    <w:rsid w:val="00431754"/>
    <w:rsid w:val="00431DA5"/>
    <w:rsid w:val="00432769"/>
    <w:rsid w:val="00433473"/>
    <w:rsid w:val="00435FD3"/>
    <w:rsid w:val="00437629"/>
    <w:rsid w:val="00446749"/>
    <w:rsid w:val="004508DB"/>
    <w:rsid w:val="00454AD9"/>
    <w:rsid w:val="00454C44"/>
    <w:rsid w:val="00456C67"/>
    <w:rsid w:val="004575CA"/>
    <w:rsid w:val="00457E44"/>
    <w:rsid w:val="00460DA9"/>
    <w:rsid w:val="004628E6"/>
    <w:rsid w:val="00464B99"/>
    <w:rsid w:val="00464BF6"/>
    <w:rsid w:val="00464E93"/>
    <w:rsid w:val="00465532"/>
    <w:rsid w:val="004707A3"/>
    <w:rsid w:val="00471B6E"/>
    <w:rsid w:val="004741C1"/>
    <w:rsid w:val="00475CA4"/>
    <w:rsid w:val="00482EA5"/>
    <w:rsid w:val="004838D8"/>
    <w:rsid w:val="00483DE2"/>
    <w:rsid w:val="00483DED"/>
    <w:rsid w:val="00484E4D"/>
    <w:rsid w:val="00485E95"/>
    <w:rsid w:val="0049736A"/>
    <w:rsid w:val="00497CB3"/>
    <w:rsid w:val="004A07C0"/>
    <w:rsid w:val="004A173A"/>
    <w:rsid w:val="004A3DBB"/>
    <w:rsid w:val="004A5D5E"/>
    <w:rsid w:val="004B251C"/>
    <w:rsid w:val="004B79B0"/>
    <w:rsid w:val="004C0784"/>
    <w:rsid w:val="004C100F"/>
    <w:rsid w:val="004C3E05"/>
    <w:rsid w:val="004C441A"/>
    <w:rsid w:val="004D2152"/>
    <w:rsid w:val="004D2A88"/>
    <w:rsid w:val="004D4D57"/>
    <w:rsid w:val="004D7E83"/>
    <w:rsid w:val="004E0087"/>
    <w:rsid w:val="004E27D0"/>
    <w:rsid w:val="004E2CCE"/>
    <w:rsid w:val="004E2DC8"/>
    <w:rsid w:val="004F0A1C"/>
    <w:rsid w:val="004F38C5"/>
    <w:rsid w:val="00500D25"/>
    <w:rsid w:val="0050302D"/>
    <w:rsid w:val="00504EE8"/>
    <w:rsid w:val="00511FD5"/>
    <w:rsid w:val="00515808"/>
    <w:rsid w:val="00522EEB"/>
    <w:rsid w:val="005233CF"/>
    <w:rsid w:val="00532043"/>
    <w:rsid w:val="00532733"/>
    <w:rsid w:val="00544303"/>
    <w:rsid w:val="00550948"/>
    <w:rsid w:val="00552BA8"/>
    <w:rsid w:val="0056254A"/>
    <w:rsid w:val="005640EE"/>
    <w:rsid w:val="005656E7"/>
    <w:rsid w:val="005703D1"/>
    <w:rsid w:val="005715E2"/>
    <w:rsid w:val="0057220D"/>
    <w:rsid w:val="005727DD"/>
    <w:rsid w:val="00573898"/>
    <w:rsid w:val="005775B2"/>
    <w:rsid w:val="00577B9E"/>
    <w:rsid w:val="00584D71"/>
    <w:rsid w:val="00585449"/>
    <w:rsid w:val="005854F2"/>
    <w:rsid w:val="00586A6C"/>
    <w:rsid w:val="00593612"/>
    <w:rsid w:val="00594113"/>
    <w:rsid w:val="00594B5D"/>
    <w:rsid w:val="00595087"/>
    <w:rsid w:val="005967CD"/>
    <w:rsid w:val="005A0186"/>
    <w:rsid w:val="005A0BC4"/>
    <w:rsid w:val="005A1151"/>
    <w:rsid w:val="005A3271"/>
    <w:rsid w:val="005B0B02"/>
    <w:rsid w:val="005B138C"/>
    <w:rsid w:val="005B4777"/>
    <w:rsid w:val="005B4BF4"/>
    <w:rsid w:val="005B6E39"/>
    <w:rsid w:val="005B7555"/>
    <w:rsid w:val="005C1855"/>
    <w:rsid w:val="005C6D3C"/>
    <w:rsid w:val="005C6DC4"/>
    <w:rsid w:val="005C7397"/>
    <w:rsid w:val="005C7DB3"/>
    <w:rsid w:val="005C7EFA"/>
    <w:rsid w:val="005D0F3A"/>
    <w:rsid w:val="005D44A2"/>
    <w:rsid w:val="005D5DA9"/>
    <w:rsid w:val="005D7CF3"/>
    <w:rsid w:val="005E1853"/>
    <w:rsid w:val="005E1AA9"/>
    <w:rsid w:val="005E41D1"/>
    <w:rsid w:val="005E4496"/>
    <w:rsid w:val="005E7338"/>
    <w:rsid w:val="005E7E67"/>
    <w:rsid w:val="005E7F2C"/>
    <w:rsid w:val="005F1A32"/>
    <w:rsid w:val="005F4D4B"/>
    <w:rsid w:val="005F6DF8"/>
    <w:rsid w:val="00603279"/>
    <w:rsid w:val="00604B30"/>
    <w:rsid w:val="00605690"/>
    <w:rsid w:val="00607B4D"/>
    <w:rsid w:val="00607F62"/>
    <w:rsid w:val="006105A9"/>
    <w:rsid w:val="00614926"/>
    <w:rsid w:val="0061569A"/>
    <w:rsid w:val="006158FD"/>
    <w:rsid w:val="00616479"/>
    <w:rsid w:val="00621971"/>
    <w:rsid w:val="00630B2F"/>
    <w:rsid w:val="00635BD5"/>
    <w:rsid w:val="006400B9"/>
    <w:rsid w:val="00640105"/>
    <w:rsid w:val="006405D5"/>
    <w:rsid w:val="006406D5"/>
    <w:rsid w:val="00642CDD"/>
    <w:rsid w:val="006474F4"/>
    <w:rsid w:val="006535F6"/>
    <w:rsid w:val="00653722"/>
    <w:rsid w:val="006544A4"/>
    <w:rsid w:val="006551E3"/>
    <w:rsid w:val="00656444"/>
    <w:rsid w:val="00661102"/>
    <w:rsid w:val="00662940"/>
    <w:rsid w:val="00663B0A"/>
    <w:rsid w:val="006728AB"/>
    <w:rsid w:val="0067343D"/>
    <w:rsid w:val="00675152"/>
    <w:rsid w:val="00682715"/>
    <w:rsid w:val="00691D40"/>
    <w:rsid w:val="00692442"/>
    <w:rsid w:val="0069621C"/>
    <w:rsid w:val="006A1158"/>
    <w:rsid w:val="006A2585"/>
    <w:rsid w:val="006A3B1C"/>
    <w:rsid w:val="006A6B92"/>
    <w:rsid w:val="006B4512"/>
    <w:rsid w:val="006C3263"/>
    <w:rsid w:val="006C5406"/>
    <w:rsid w:val="006C6AF5"/>
    <w:rsid w:val="006D0D72"/>
    <w:rsid w:val="006D2216"/>
    <w:rsid w:val="006D470B"/>
    <w:rsid w:val="006D5D54"/>
    <w:rsid w:val="006E24D1"/>
    <w:rsid w:val="006E35CC"/>
    <w:rsid w:val="006E3B34"/>
    <w:rsid w:val="006F1069"/>
    <w:rsid w:val="006F3DF4"/>
    <w:rsid w:val="006F6D6E"/>
    <w:rsid w:val="00701173"/>
    <w:rsid w:val="00710507"/>
    <w:rsid w:val="00710A0B"/>
    <w:rsid w:val="00710E28"/>
    <w:rsid w:val="00715177"/>
    <w:rsid w:val="00720AF7"/>
    <w:rsid w:val="00723AC6"/>
    <w:rsid w:val="00723DFD"/>
    <w:rsid w:val="00727A30"/>
    <w:rsid w:val="00741A50"/>
    <w:rsid w:val="00743482"/>
    <w:rsid w:val="00746C6C"/>
    <w:rsid w:val="00746FDD"/>
    <w:rsid w:val="00752073"/>
    <w:rsid w:val="00752EBF"/>
    <w:rsid w:val="00753231"/>
    <w:rsid w:val="007535B4"/>
    <w:rsid w:val="007537CC"/>
    <w:rsid w:val="007572CB"/>
    <w:rsid w:val="00757493"/>
    <w:rsid w:val="007637DA"/>
    <w:rsid w:val="00764BA0"/>
    <w:rsid w:val="00765BB6"/>
    <w:rsid w:val="00765C9E"/>
    <w:rsid w:val="00766038"/>
    <w:rsid w:val="007711A7"/>
    <w:rsid w:val="00772DAA"/>
    <w:rsid w:val="00775074"/>
    <w:rsid w:val="00775922"/>
    <w:rsid w:val="007769F9"/>
    <w:rsid w:val="00780437"/>
    <w:rsid w:val="0078135E"/>
    <w:rsid w:val="00791DF2"/>
    <w:rsid w:val="007931F6"/>
    <w:rsid w:val="007A0CA0"/>
    <w:rsid w:val="007A0FD8"/>
    <w:rsid w:val="007A1F9A"/>
    <w:rsid w:val="007A2D15"/>
    <w:rsid w:val="007A7398"/>
    <w:rsid w:val="007B2794"/>
    <w:rsid w:val="007B4074"/>
    <w:rsid w:val="007B4254"/>
    <w:rsid w:val="007B578B"/>
    <w:rsid w:val="007C0706"/>
    <w:rsid w:val="007C14B3"/>
    <w:rsid w:val="007D593B"/>
    <w:rsid w:val="007D712D"/>
    <w:rsid w:val="007D72CC"/>
    <w:rsid w:val="007E5272"/>
    <w:rsid w:val="007E5A8A"/>
    <w:rsid w:val="007E6A42"/>
    <w:rsid w:val="007F2455"/>
    <w:rsid w:val="007F2732"/>
    <w:rsid w:val="0080153F"/>
    <w:rsid w:val="008052C0"/>
    <w:rsid w:val="00807281"/>
    <w:rsid w:val="008112FF"/>
    <w:rsid w:val="00814871"/>
    <w:rsid w:val="00814F1A"/>
    <w:rsid w:val="008160A6"/>
    <w:rsid w:val="00822C5D"/>
    <w:rsid w:val="00824320"/>
    <w:rsid w:val="008258EF"/>
    <w:rsid w:val="0083301D"/>
    <w:rsid w:val="0083305A"/>
    <w:rsid w:val="008356C7"/>
    <w:rsid w:val="00836455"/>
    <w:rsid w:val="008376E6"/>
    <w:rsid w:val="00844368"/>
    <w:rsid w:val="00845175"/>
    <w:rsid w:val="008457CC"/>
    <w:rsid w:val="0084725F"/>
    <w:rsid w:val="00862D31"/>
    <w:rsid w:val="008659EA"/>
    <w:rsid w:val="00872604"/>
    <w:rsid w:val="00875412"/>
    <w:rsid w:val="00877CE4"/>
    <w:rsid w:val="008819A9"/>
    <w:rsid w:val="008828AF"/>
    <w:rsid w:val="008833B1"/>
    <w:rsid w:val="00884B88"/>
    <w:rsid w:val="00884BFA"/>
    <w:rsid w:val="00885519"/>
    <w:rsid w:val="00885E32"/>
    <w:rsid w:val="00890187"/>
    <w:rsid w:val="008904B0"/>
    <w:rsid w:val="00890664"/>
    <w:rsid w:val="0089115B"/>
    <w:rsid w:val="00891C1E"/>
    <w:rsid w:val="00892848"/>
    <w:rsid w:val="00893131"/>
    <w:rsid w:val="00896F60"/>
    <w:rsid w:val="00897017"/>
    <w:rsid w:val="008A2E9E"/>
    <w:rsid w:val="008A594D"/>
    <w:rsid w:val="008A69ED"/>
    <w:rsid w:val="008A6FA3"/>
    <w:rsid w:val="008A7C54"/>
    <w:rsid w:val="008B32DC"/>
    <w:rsid w:val="008C588C"/>
    <w:rsid w:val="008C7F29"/>
    <w:rsid w:val="008D1B33"/>
    <w:rsid w:val="008D3089"/>
    <w:rsid w:val="008D6A03"/>
    <w:rsid w:val="008E2299"/>
    <w:rsid w:val="008E5AE1"/>
    <w:rsid w:val="008F02BA"/>
    <w:rsid w:val="008F2314"/>
    <w:rsid w:val="008F2AAE"/>
    <w:rsid w:val="008F463D"/>
    <w:rsid w:val="008F588F"/>
    <w:rsid w:val="009013DB"/>
    <w:rsid w:val="009020F3"/>
    <w:rsid w:val="00906445"/>
    <w:rsid w:val="00910115"/>
    <w:rsid w:val="00910C0D"/>
    <w:rsid w:val="0091225A"/>
    <w:rsid w:val="00913A6C"/>
    <w:rsid w:val="00921015"/>
    <w:rsid w:val="00922B3E"/>
    <w:rsid w:val="00922BB5"/>
    <w:rsid w:val="00924C7D"/>
    <w:rsid w:val="00924CFC"/>
    <w:rsid w:val="00927C5F"/>
    <w:rsid w:val="00930819"/>
    <w:rsid w:val="00930E07"/>
    <w:rsid w:val="00934B5D"/>
    <w:rsid w:val="00935041"/>
    <w:rsid w:val="009375BC"/>
    <w:rsid w:val="00940EC5"/>
    <w:rsid w:val="009458A3"/>
    <w:rsid w:val="00951602"/>
    <w:rsid w:val="00953328"/>
    <w:rsid w:val="00954B25"/>
    <w:rsid w:val="009567D5"/>
    <w:rsid w:val="00960B59"/>
    <w:rsid w:val="00960F5D"/>
    <w:rsid w:val="00961A99"/>
    <w:rsid w:val="00962625"/>
    <w:rsid w:val="0096363C"/>
    <w:rsid w:val="00964F09"/>
    <w:rsid w:val="00967D33"/>
    <w:rsid w:val="00970D47"/>
    <w:rsid w:val="00972E72"/>
    <w:rsid w:val="0097677B"/>
    <w:rsid w:val="00982748"/>
    <w:rsid w:val="00987904"/>
    <w:rsid w:val="00987CB8"/>
    <w:rsid w:val="0099243A"/>
    <w:rsid w:val="00992D9B"/>
    <w:rsid w:val="009941C2"/>
    <w:rsid w:val="009951DA"/>
    <w:rsid w:val="009973FD"/>
    <w:rsid w:val="009B09F7"/>
    <w:rsid w:val="009B23E5"/>
    <w:rsid w:val="009B32BD"/>
    <w:rsid w:val="009C0258"/>
    <w:rsid w:val="009C0C5A"/>
    <w:rsid w:val="009C56ED"/>
    <w:rsid w:val="009D1536"/>
    <w:rsid w:val="009D16F3"/>
    <w:rsid w:val="009D28E7"/>
    <w:rsid w:val="009D368D"/>
    <w:rsid w:val="009D40F4"/>
    <w:rsid w:val="009D7785"/>
    <w:rsid w:val="009D7A29"/>
    <w:rsid w:val="009E5752"/>
    <w:rsid w:val="009F5ECC"/>
    <w:rsid w:val="00A028B3"/>
    <w:rsid w:val="00A02FFE"/>
    <w:rsid w:val="00A037DF"/>
    <w:rsid w:val="00A07DEC"/>
    <w:rsid w:val="00A125CC"/>
    <w:rsid w:val="00A1376E"/>
    <w:rsid w:val="00A15C14"/>
    <w:rsid w:val="00A166AE"/>
    <w:rsid w:val="00A22600"/>
    <w:rsid w:val="00A3021F"/>
    <w:rsid w:val="00A440E5"/>
    <w:rsid w:val="00A44802"/>
    <w:rsid w:val="00A464FA"/>
    <w:rsid w:val="00A475AB"/>
    <w:rsid w:val="00A5430F"/>
    <w:rsid w:val="00A57258"/>
    <w:rsid w:val="00A60A98"/>
    <w:rsid w:val="00A61892"/>
    <w:rsid w:val="00A66AE6"/>
    <w:rsid w:val="00A73047"/>
    <w:rsid w:val="00A77103"/>
    <w:rsid w:val="00A82EE8"/>
    <w:rsid w:val="00A84A51"/>
    <w:rsid w:val="00A87168"/>
    <w:rsid w:val="00A872A0"/>
    <w:rsid w:val="00A8796B"/>
    <w:rsid w:val="00A879CF"/>
    <w:rsid w:val="00A87B1A"/>
    <w:rsid w:val="00A90A13"/>
    <w:rsid w:val="00A91047"/>
    <w:rsid w:val="00A91F06"/>
    <w:rsid w:val="00AA2475"/>
    <w:rsid w:val="00AA7114"/>
    <w:rsid w:val="00AA792F"/>
    <w:rsid w:val="00AA7FA4"/>
    <w:rsid w:val="00AB68C4"/>
    <w:rsid w:val="00AB6BE8"/>
    <w:rsid w:val="00AC440D"/>
    <w:rsid w:val="00AC4B04"/>
    <w:rsid w:val="00AC5354"/>
    <w:rsid w:val="00AC56C1"/>
    <w:rsid w:val="00AC5DBA"/>
    <w:rsid w:val="00AD1D0B"/>
    <w:rsid w:val="00AD76F8"/>
    <w:rsid w:val="00AD7FCC"/>
    <w:rsid w:val="00AE5B89"/>
    <w:rsid w:val="00AE6800"/>
    <w:rsid w:val="00AF5707"/>
    <w:rsid w:val="00AF7361"/>
    <w:rsid w:val="00B002F5"/>
    <w:rsid w:val="00B02A9E"/>
    <w:rsid w:val="00B03D52"/>
    <w:rsid w:val="00B100A5"/>
    <w:rsid w:val="00B11271"/>
    <w:rsid w:val="00B13B7E"/>
    <w:rsid w:val="00B13E6E"/>
    <w:rsid w:val="00B15D4C"/>
    <w:rsid w:val="00B16405"/>
    <w:rsid w:val="00B216F6"/>
    <w:rsid w:val="00B339C4"/>
    <w:rsid w:val="00B3717E"/>
    <w:rsid w:val="00B414F9"/>
    <w:rsid w:val="00B41CE8"/>
    <w:rsid w:val="00B434DA"/>
    <w:rsid w:val="00B43BF5"/>
    <w:rsid w:val="00B4611B"/>
    <w:rsid w:val="00B46643"/>
    <w:rsid w:val="00B47FCF"/>
    <w:rsid w:val="00B519AF"/>
    <w:rsid w:val="00B55EF1"/>
    <w:rsid w:val="00B56048"/>
    <w:rsid w:val="00B607A8"/>
    <w:rsid w:val="00B61E00"/>
    <w:rsid w:val="00B6317C"/>
    <w:rsid w:val="00B64B87"/>
    <w:rsid w:val="00B71815"/>
    <w:rsid w:val="00B7217F"/>
    <w:rsid w:val="00B76E45"/>
    <w:rsid w:val="00B77C62"/>
    <w:rsid w:val="00B82BF5"/>
    <w:rsid w:val="00B83032"/>
    <w:rsid w:val="00B84352"/>
    <w:rsid w:val="00B8763E"/>
    <w:rsid w:val="00B87F4E"/>
    <w:rsid w:val="00B93011"/>
    <w:rsid w:val="00B97F68"/>
    <w:rsid w:val="00BA0820"/>
    <w:rsid w:val="00BA102F"/>
    <w:rsid w:val="00BA4AD6"/>
    <w:rsid w:val="00BA635D"/>
    <w:rsid w:val="00BA640E"/>
    <w:rsid w:val="00BB4B0C"/>
    <w:rsid w:val="00BB6140"/>
    <w:rsid w:val="00BC2A30"/>
    <w:rsid w:val="00BC46CF"/>
    <w:rsid w:val="00BC5242"/>
    <w:rsid w:val="00BD42E9"/>
    <w:rsid w:val="00BD439E"/>
    <w:rsid w:val="00BF6A55"/>
    <w:rsid w:val="00BF6DE6"/>
    <w:rsid w:val="00BF7F02"/>
    <w:rsid w:val="00C011DA"/>
    <w:rsid w:val="00C06C8D"/>
    <w:rsid w:val="00C11386"/>
    <w:rsid w:val="00C1763D"/>
    <w:rsid w:val="00C178D4"/>
    <w:rsid w:val="00C21FC8"/>
    <w:rsid w:val="00C32707"/>
    <w:rsid w:val="00C339E0"/>
    <w:rsid w:val="00C33FB4"/>
    <w:rsid w:val="00C34385"/>
    <w:rsid w:val="00C34B4D"/>
    <w:rsid w:val="00C3772C"/>
    <w:rsid w:val="00C447B5"/>
    <w:rsid w:val="00C53063"/>
    <w:rsid w:val="00C53F1C"/>
    <w:rsid w:val="00C63C24"/>
    <w:rsid w:val="00C710AA"/>
    <w:rsid w:val="00C7462B"/>
    <w:rsid w:val="00C84480"/>
    <w:rsid w:val="00C87B84"/>
    <w:rsid w:val="00C92956"/>
    <w:rsid w:val="00C96335"/>
    <w:rsid w:val="00C97AAB"/>
    <w:rsid w:val="00CB345E"/>
    <w:rsid w:val="00CC4165"/>
    <w:rsid w:val="00CC499F"/>
    <w:rsid w:val="00CD1B8B"/>
    <w:rsid w:val="00CD565C"/>
    <w:rsid w:val="00CD5A71"/>
    <w:rsid w:val="00CE10AA"/>
    <w:rsid w:val="00CE1A79"/>
    <w:rsid w:val="00CE5C9A"/>
    <w:rsid w:val="00CF1DD9"/>
    <w:rsid w:val="00CF45B4"/>
    <w:rsid w:val="00CF684B"/>
    <w:rsid w:val="00D01AAB"/>
    <w:rsid w:val="00D02F99"/>
    <w:rsid w:val="00D056C0"/>
    <w:rsid w:val="00D07137"/>
    <w:rsid w:val="00D10DB8"/>
    <w:rsid w:val="00D116D2"/>
    <w:rsid w:val="00D118D9"/>
    <w:rsid w:val="00D13D46"/>
    <w:rsid w:val="00D14894"/>
    <w:rsid w:val="00D16111"/>
    <w:rsid w:val="00D17565"/>
    <w:rsid w:val="00D31EB4"/>
    <w:rsid w:val="00D336B6"/>
    <w:rsid w:val="00D33AAE"/>
    <w:rsid w:val="00D34B55"/>
    <w:rsid w:val="00D37C5F"/>
    <w:rsid w:val="00D43AC3"/>
    <w:rsid w:val="00D460FB"/>
    <w:rsid w:val="00D47C04"/>
    <w:rsid w:val="00D5279C"/>
    <w:rsid w:val="00D53B74"/>
    <w:rsid w:val="00D54492"/>
    <w:rsid w:val="00D57E80"/>
    <w:rsid w:val="00D603F8"/>
    <w:rsid w:val="00D6115B"/>
    <w:rsid w:val="00D62275"/>
    <w:rsid w:val="00D62577"/>
    <w:rsid w:val="00D659A2"/>
    <w:rsid w:val="00D74852"/>
    <w:rsid w:val="00D7505A"/>
    <w:rsid w:val="00D7552A"/>
    <w:rsid w:val="00D75FE5"/>
    <w:rsid w:val="00D76EC3"/>
    <w:rsid w:val="00D85F09"/>
    <w:rsid w:val="00D8635B"/>
    <w:rsid w:val="00D87CCD"/>
    <w:rsid w:val="00D901DC"/>
    <w:rsid w:val="00D9090B"/>
    <w:rsid w:val="00D9150F"/>
    <w:rsid w:val="00D96EFE"/>
    <w:rsid w:val="00DA1F28"/>
    <w:rsid w:val="00DA759E"/>
    <w:rsid w:val="00DB329C"/>
    <w:rsid w:val="00DB4507"/>
    <w:rsid w:val="00DB5E3D"/>
    <w:rsid w:val="00DB7875"/>
    <w:rsid w:val="00DC2609"/>
    <w:rsid w:val="00DC542F"/>
    <w:rsid w:val="00DD18E0"/>
    <w:rsid w:val="00DD3A9B"/>
    <w:rsid w:val="00DD4B11"/>
    <w:rsid w:val="00DE3784"/>
    <w:rsid w:val="00DE3B49"/>
    <w:rsid w:val="00DE4426"/>
    <w:rsid w:val="00DE63D4"/>
    <w:rsid w:val="00DF6398"/>
    <w:rsid w:val="00DF6ACB"/>
    <w:rsid w:val="00DF6B17"/>
    <w:rsid w:val="00DF725C"/>
    <w:rsid w:val="00E0095E"/>
    <w:rsid w:val="00E031EE"/>
    <w:rsid w:val="00E0399B"/>
    <w:rsid w:val="00E05EFF"/>
    <w:rsid w:val="00E06972"/>
    <w:rsid w:val="00E079D6"/>
    <w:rsid w:val="00E07B60"/>
    <w:rsid w:val="00E1038A"/>
    <w:rsid w:val="00E11912"/>
    <w:rsid w:val="00E12B29"/>
    <w:rsid w:val="00E2114A"/>
    <w:rsid w:val="00E2441E"/>
    <w:rsid w:val="00E24631"/>
    <w:rsid w:val="00E25169"/>
    <w:rsid w:val="00E27845"/>
    <w:rsid w:val="00E36472"/>
    <w:rsid w:val="00E42AE3"/>
    <w:rsid w:val="00E5139A"/>
    <w:rsid w:val="00E53082"/>
    <w:rsid w:val="00E543FC"/>
    <w:rsid w:val="00E56E51"/>
    <w:rsid w:val="00E634D7"/>
    <w:rsid w:val="00E668C5"/>
    <w:rsid w:val="00E66E43"/>
    <w:rsid w:val="00E7622C"/>
    <w:rsid w:val="00E834CD"/>
    <w:rsid w:val="00E84EAF"/>
    <w:rsid w:val="00E85DB8"/>
    <w:rsid w:val="00E90ABF"/>
    <w:rsid w:val="00E91C47"/>
    <w:rsid w:val="00E93B02"/>
    <w:rsid w:val="00EA1A6C"/>
    <w:rsid w:val="00EA7836"/>
    <w:rsid w:val="00EB14F9"/>
    <w:rsid w:val="00EB3409"/>
    <w:rsid w:val="00EC0B2E"/>
    <w:rsid w:val="00EC2A3F"/>
    <w:rsid w:val="00EC60DB"/>
    <w:rsid w:val="00ED4F7D"/>
    <w:rsid w:val="00ED501E"/>
    <w:rsid w:val="00ED72E3"/>
    <w:rsid w:val="00EE21BB"/>
    <w:rsid w:val="00EE4D1B"/>
    <w:rsid w:val="00EF07BC"/>
    <w:rsid w:val="00EF6088"/>
    <w:rsid w:val="00EF6E27"/>
    <w:rsid w:val="00F01629"/>
    <w:rsid w:val="00F021FE"/>
    <w:rsid w:val="00F02304"/>
    <w:rsid w:val="00F05D4F"/>
    <w:rsid w:val="00F078FC"/>
    <w:rsid w:val="00F108A4"/>
    <w:rsid w:val="00F10C3D"/>
    <w:rsid w:val="00F1229A"/>
    <w:rsid w:val="00F129AE"/>
    <w:rsid w:val="00F164D4"/>
    <w:rsid w:val="00F1699D"/>
    <w:rsid w:val="00F23821"/>
    <w:rsid w:val="00F25CAE"/>
    <w:rsid w:val="00F2680F"/>
    <w:rsid w:val="00F332BA"/>
    <w:rsid w:val="00F3340C"/>
    <w:rsid w:val="00F34114"/>
    <w:rsid w:val="00F35FC9"/>
    <w:rsid w:val="00F36E51"/>
    <w:rsid w:val="00F41558"/>
    <w:rsid w:val="00F41814"/>
    <w:rsid w:val="00F423BF"/>
    <w:rsid w:val="00F54FCB"/>
    <w:rsid w:val="00F5514B"/>
    <w:rsid w:val="00F5774B"/>
    <w:rsid w:val="00F60590"/>
    <w:rsid w:val="00F70AB4"/>
    <w:rsid w:val="00F70EAB"/>
    <w:rsid w:val="00F7231D"/>
    <w:rsid w:val="00F74E69"/>
    <w:rsid w:val="00F75787"/>
    <w:rsid w:val="00F76724"/>
    <w:rsid w:val="00F80AD8"/>
    <w:rsid w:val="00F84E93"/>
    <w:rsid w:val="00F8723F"/>
    <w:rsid w:val="00F906FE"/>
    <w:rsid w:val="00F91698"/>
    <w:rsid w:val="00F9665F"/>
    <w:rsid w:val="00F97622"/>
    <w:rsid w:val="00FA1262"/>
    <w:rsid w:val="00FA2A5E"/>
    <w:rsid w:val="00FA7260"/>
    <w:rsid w:val="00FB42E9"/>
    <w:rsid w:val="00FB4CC3"/>
    <w:rsid w:val="00FB6F66"/>
    <w:rsid w:val="00FB7DAB"/>
    <w:rsid w:val="00FC0F54"/>
    <w:rsid w:val="00FC18C4"/>
    <w:rsid w:val="00FC34DE"/>
    <w:rsid w:val="00FC39B8"/>
    <w:rsid w:val="00FC7A43"/>
    <w:rsid w:val="00FD067C"/>
    <w:rsid w:val="00FD2B09"/>
    <w:rsid w:val="00FD5D95"/>
    <w:rsid w:val="00FD5FF6"/>
    <w:rsid w:val="00FE25C7"/>
    <w:rsid w:val="00FE2AA7"/>
    <w:rsid w:val="00FE4FB2"/>
    <w:rsid w:val="00FF194E"/>
    <w:rsid w:val="00FF59A5"/>
    <w:rsid w:val="00FF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89201D7-A7F2-4EFA-BB48-4E2809C67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>
      <w:pPr>
        <w:spacing w:line="400" w:lineRule="exac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F078FC"/>
    <w:pPr>
      <w:widowControl w:val="0"/>
      <w:spacing w:line="276" w:lineRule="auto"/>
    </w:pPr>
    <w:rPr>
      <w:rFonts w:asciiTheme="minorEastAsia"/>
    </w:rPr>
  </w:style>
  <w:style w:type="paragraph" w:styleId="1">
    <w:name w:val="heading 1"/>
    <w:aliases w:val="H1,h1,1st level,Section Head,l1,合同标题,卷标题,PIM 1,Heading 0,&amp;3,List level 1,1,H11,H12,H13,H14,H15,H16,H17,标书1,h11,heading 1TOC,heading 1,Header 1,Header1,SAHeading 1,Head1,Heading apps,123321,H111,H121,H131,H141,H151,H161,H18,H112,H122,H132,H142,H152"/>
    <w:next w:val="a5"/>
    <w:link w:val="1Char"/>
    <w:qFormat/>
    <w:rsid w:val="00BA0820"/>
    <w:pPr>
      <w:keepNext/>
      <w:keepLines/>
      <w:numPr>
        <w:numId w:val="5"/>
      </w:numPr>
      <w:spacing w:line="240" w:lineRule="atLeast"/>
      <w:outlineLvl w:val="0"/>
    </w:pPr>
    <w:rPr>
      <w:rFonts w:eastAsiaTheme="majorEastAsia"/>
      <w:b/>
      <w:bCs/>
      <w:kern w:val="44"/>
      <w:sz w:val="32"/>
      <w:szCs w:val="44"/>
    </w:rPr>
  </w:style>
  <w:style w:type="paragraph" w:styleId="2">
    <w:name w:val="heading 2"/>
    <w:aliases w:val="DO NOT USE_h2,chn,H2,Chapter Number/Appendix Letter,sect 1.2,h2,2nd level,Titre2,l2,2,Header 2,Underrubrik1,prop2,子系统,子,子系统1,子系统2,子系统3,子系统4,子系统11,子系统21,子系统31,子系统5,子系统12,子系统22,子系统32,子系统6,子系统13,子系统23,子系统33,子系统7,子系统14,子系统24,子系统34,子系统8,子系统15,子系统25,PIM2"/>
    <w:next w:val="a5"/>
    <w:link w:val="2Char"/>
    <w:unhideWhenUsed/>
    <w:qFormat/>
    <w:rsid w:val="00BA0820"/>
    <w:pPr>
      <w:keepNext/>
      <w:keepLines/>
      <w:numPr>
        <w:ilvl w:val="1"/>
        <w:numId w:val="5"/>
      </w:numPr>
      <w:spacing w:line="240" w:lineRule="atLeast"/>
      <w:outlineLvl w:val="1"/>
    </w:pPr>
    <w:rPr>
      <w:rFonts w:asciiTheme="majorEastAsia" w:eastAsiaTheme="majorEastAsia" w:hAnsiTheme="majorHAnsi" w:cstheme="majorBidi"/>
      <w:b/>
      <w:bCs/>
      <w:sz w:val="30"/>
      <w:szCs w:val="32"/>
    </w:rPr>
  </w:style>
  <w:style w:type="paragraph" w:styleId="3">
    <w:name w:val="heading 3"/>
    <w:aliases w:val="h3,Level 3 Topic Heading,H3,sect1.2.3,3rd level,3,l3,CT,1.1.1,Bold Head,bh,level_3,PIM 3,Level 3 Head,Heading 3 - old,sect1.2.31,sect1.2.32,sect1.2.311,sect1.2.33,sect1.2.312,BOD 0,Head 3,二级节名,heading 3TOC,heading 3,PRTM Heading 3,Heading 2.3"/>
    <w:next w:val="a5"/>
    <w:link w:val="3Char"/>
    <w:unhideWhenUsed/>
    <w:qFormat/>
    <w:rsid w:val="00BA0820"/>
    <w:pPr>
      <w:keepNext/>
      <w:keepLines/>
      <w:numPr>
        <w:ilvl w:val="2"/>
        <w:numId w:val="5"/>
      </w:numPr>
      <w:spacing w:line="240" w:lineRule="atLeast"/>
      <w:outlineLvl w:val="2"/>
    </w:pPr>
    <w:rPr>
      <w:rFonts w:asciiTheme="minorEastAsia" w:eastAsiaTheme="majorEastAsia"/>
      <w:b/>
      <w:bCs/>
      <w:sz w:val="28"/>
      <w:szCs w:val="32"/>
    </w:rPr>
  </w:style>
  <w:style w:type="paragraph" w:styleId="4">
    <w:name w:val="heading 4"/>
    <w:aliases w:val="H4,Ref Heading 1,rh1,Heading sql,sect 1.2.3.4,4,sect 1.2.3.41,Ref Heading 11,rh11,sect 1.2.3.42,Ref Heading 12,rh12,sect 1.2.3.411,Ref Heading 111,rh111,sect 1.2.3.43,Ref Heading 13,rh13,sect 1.2.3.412,Ref Heading 112,rh112,bullet,bl,bb,PIM 4,h4,sl"/>
    <w:next w:val="a5"/>
    <w:link w:val="4Char"/>
    <w:unhideWhenUsed/>
    <w:qFormat/>
    <w:rsid w:val="00BA0820"/>
    <w:pPr>
      <w:keepNext/>
      <w:keepLines/>
      <w:numPr>
        <w:ilvl w:val="3"/>
        <w:numId w:val="5"/>
      </w:numPr>
      <w:spacing w:line="240" w:lineRule="atLeast"/>
      <w:outlineLvl w:val="3"/>
    </w:pPr>
    <w:rPr>
      <w:rFonts w:asciiTheme="majorEastAsia" w:eastAsiaTheme="majorEastAsia" w:hAnsiTheme="majorHAnsi" w:cstheme="majorBidi"/>
      <w:b/>
      <w:bCs/>
      <w:szCs w:val="28"/>
    </w:rPr>
  </w:style>
  <w:style w:type="paragraph" w:styleId="5">
    <w:name w:val="heading 5"/>
    <w:aliases w:val="dash,ds,dd,H5"/>
    <w:next w:val="a5"/>
    <w:link w:val="5Char"/>
    <w:unhideWhenUsed/>
    <w:qFormat/>
    <w:rsid w:val="00BA0820"/>
    <w:pPr>
      <w:keepNext/>
      <w:keepLines/>
      <w:numPr>
        <w:ilvl w:val="4"/>
        <w:numId w:val="5"/>
      </w:numPr>
      <w:spacing w:beforeLines="50" w:afterLines="50" w:line="240" w:lineRule="atLeast"/>
      <w:outlineLvl w:val="4"/>
    </w:pPr>
    <w:rPr>
      <w:rFonts w:asciiTheme="minorEastAsia" w:eastAsiaTheme="majorEastAsia"/>
      <w:b/>
      <w:bCs/>
      <w:szCs w:val="28"/>
    </w:rPr>
  </w:style>
  <w:style w:type="paragraph" w:styleId="6">
    <w:name w:val="heading 6"/>
    <w:next w:val="a5"/>
    <w:link w:val="6Char"/>
    <w:uiPriority w:val="9"/>
    <w:semiHidden/>
    <w:unhideWhenUsed/>
    <w:qFormat/>
    <w:rsid w:val="00BA0820"/>
    <w:pPr>
      <w:keepNext/>
      <w:keepLines/>
      <w:numPr>
        <w:ilvl w:val="5"/>
        <w:numId w:val="6"/>
      </w:numPr>
      <w:spacing w:before="240" w:after="64" w:line="320" w:lineRule="atLeast"/>
      <w:outlineLvl w:val="5"/>
    </w:pPr>
    <w:rPr>
      <w:rFonts w:asciiTheme="majorHAnsi" w:eastAsiaTheme="majorEastAsia" w:hAnsiTheme="majorHAnsi" w:cstheme="majorBidi"/>
      <w:b/>
      <w:bCs/>
    </w:rPr>
  </w:style>
  <w:style w:type="paragraph" w:styleId="7">
    <w:name w:val="heading 7"/>
    <w:basedOn w:val="a5"/>
    <w:next w:val="a5"/>
    <w:link w:val="7Char"/>
    <w:uiPriority w:val="9"/>
    <w:semiHidden/>
    <w:unhideWhenUsed/>
    <w:qFormat/>
    <w:rsid w:val="00BA0820"/>
    <w:pPr>
      <w:keepNext/>
      <w:keepLines/>
      <w:numPr>
        <w:ilvl w:val="6"/>
        <w:numId w:val="6"/>
      </w:numPr>
      <w:spacing w:before="240" w:after="64" w:line="320" w:lineRule="atLeast"/>
      <w:outlineLvl w:val="6"/>
    </w:pPr>
    <w:rPr>
      <w:rFonts w:asciiTheme="minorHAnsi"/>
      <w:b/>
      <w:bCs/>
    </w:rPr>
  </w:style>
  <w:style w:type="paragraph" w:styleId="8">
    <w:name w:val="heading 8"/>
    <w:basedOn w:val="a5"/>
    <w:next w:val="a5"/>
    <w:link w:val="8Char"/>
    <w:uiPriority w:val="9"/>
    <w:semiHidden/>
    <w:unhideWhenUsed/>
    <w:qFormat/>
    <w:rsid w:val="00BA0820"/>
    <w:pPr>
      <w:keepNext/>
      <w:keepLines/>
      <w:numPr>
        <w:ilvl w:val="7"/>
        <w:numId w:val="6"/>
      </w:numPr>
      <w:spacing w:before="240" w:after="64" w:line="320" w:lineRule="atLeast"/>
      <w:outlineLvl w:val="7"/>
    </w:pPr>
    <w:rPr>
      <w:rFonts w:asciiTheme="majorHAnsi" w:eastAsiaTheme="majorEastAsia" w:hAnsiTheme="majorHAnsi" w:cstheme="majorBidi"/>
    </w:rPr>
  </w:style>
  <w:style w:type="paragraph" w:styleId="9">
    <w:name w:val="heading 9"/>
    <w:basedOn w:val="a5"/>
    <w:next w:val="a5"/>
    <w:link w:val="9Char"/>
    <w:uiPriority w:val="9"/>
    <w:semiHidden/>
    <w:unhideWhenUsed/>
    <w:qFormat/>
    <w:rsid w:val="00BA0820"/>
    <w:pPr>
      <w:keepNext/>
      <w:keepLines/>
      <w:numPr>
        <w:ilvl w:val="8"/>
        <w:numId w:val="6"/>
      </w:numPr>
      <w:spacing w:before="240" w:after="64" w:line="320" w:lineRule="atLeast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styleId="a9">
    <w:name w:val="No Spacing"/>
    <w:link w:val="Char"/>
    <w:uiPriority w:val="1"/>
    <w:qFormat/>
    <w:rsid w:val="002851D3"/>
    <w:rPr>
      <w:kern w:val="0"/>
      <w:sz w:val="22"/>
    </w:rPr>
  </w:style>
  <w:style w:type="character" w:customStyle="1" w:styleId="Char">
    <w:name w:val="无间隔 Char"/>
    <w:basedOn w:val="a6"/>
    <w:link w:val="a9"/>
    <w:uiPriority w:val="1"/>
    <w:rsid w:val="002851D3"/>
    <w:rPr>
      <w:kern w:val="0"/>
      <w:sz w:val="22"/>
    </w:rPr>
  </w:style>
  <w:style w:type="paragraph" w:styleId="aa">
    <w:name w:val="Balloon Text"/>
    <w:basedOn w:val="a5"/>
    <w:link w:val="Char0"/>
    <w:uiPriority w:val="99"/>
    <w:semiHidden/>
    <w:unhideWhenUsed/>
    <w:rsid w:val="002851D3"/>
    <w:rPr>
      <w:sz w:val="18"/>
      <w:szCs w:val="18"/>
    </w:rPr>
  </w:style>
  <w:style w:type="character" w:customStyle="1" w:styleId="Char0">
    <w:name w:val="批注框文本 Char"/>
    <w:basedOn w:val="a6"/>
    <w:link w:val="aa"/>
    <w:uiPriority w:val="99"/>
    <w:semiHidden/>
    <w:rsid w:val="002851D3"/>
    <w:rPr>
      <w:sz w:val="18"/>
      <w:szCs w:val="18"/>
    </w:rPr>
  </w:style>
  <w:style w:type="paragraph" w:styleId="ab">
    <w:name w:val="header"/>
    <w:basedOn w:val="a5"/>
    <w:link w:val="Char1"/>
    <w:uiPriority w:val="99"/>
    <w:unhideWhenUsed/>
    <w:rsid w:val="00FB4C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6"/>
    <w:link w:val="ab"/>
    <w:uiPriority w:val="99"/>
    <w:rsid w:val="00FB4CC3"/>
    <w:rPr>
      <w:sz w:val="18"/>
      <w:szCs w:val="18"/>
    </w:rPr>
  </w:style>
  <w:style w:type="paragraph" w:styleId="ac">
    <w:name w:val="footer"/>
    <w:basedOn w:val="a5"/>
    <w:link w:val="Char2"/>
    <w:uiPriority w:val="99"/>
    <w:unhideWhenUsed/>
    <w:rsid w:val="00DA759E"/>
    <w:pPr>
      <w:pBdr>
        <w:top w:val="single" w:sz="4" w:space="1" w:color="auto"/>
      </w:pBdr>
      <w:tabs>
        <w:tab w:val="center" w:pos="4153"/>
        <w:tab w:val="right" w:pos="8306"/>
      </w:tabs>
      <w:snapToGrid w:val="0"/>
    </w:pPr>
    <w:rPr>
      <w:rFonts w:eastAsia="宋体"/>
      <w:sz w:val="21"/>
      <w:szCs w:val="18"/>
    </w:rPr>
  </w:style>
  <w:style w:type="character" w:customStyle="1" w:styleId="Char2">
    <w:name w:val="页脚 Char"/>
    <w:basedOn w:val="a6"/>
    <w:link w:val="ac"/>
    <w:uiPriority w:val="99"/>
    <w:rsid w:val="00DA759E"/>
    <w:rPr>
      <w:rFonts w:eastAsia="宋体"/>
      <w:szCs w:val="18"/>
    </w:rPr>
  </w:style>
  <w:style w:type="character" w:customStyle="1" w:styleId="1Char">
    <w:name w:val="标题 1 Char"/>
    <w:aliases w:val="H1 Char,h1 Char,1st level Char,Section Head Char,l1 Char,合同标题 Char,卷标题 Char,PIM 1 Char,Heading 0 Char,&amp;3 Char,List level 1 Char,1 Char,H11 Char,H12 Char,H13 Char,H14 Char,H15 Char,H16 Char,H17 Char,标书1 Char,h11 Char,heading 1TOC Char,H111 Char"/>
    <w:basedOn w:val="a6"/>
    <w:link w:val="1"/>
    <w:rsid w:val="00BA0820"/>
    <w:rPr>
      <w:rFonts w:eastAsiaTheme="majorEastAsia"/>
      <w:b/>
      <w:bCs/>
      <w:kern w:val="44"/>
      <w:sz w:val="32"/>
      <w:szCs w:val="44"/>
    </w:rPr>
  </w:style>
  <w:style w:type="character" w:customStyle="1" w:styleId="2Char">
    <w:name w:val="标题 2 Char"/>
    <w:aliases w:val="DO NOT USE_h2 Char,chn Char,H2 Char,Chapter Number/Appendix Letter Char,sect 1.2 Char,h2 Char,2nd level Char,Titre2 Char,l2 Char,2 Char,Header 2 Char,Underrubrik1 Char,prop2 Char,子系统 Char,子 Char,子系统1 Char,子系统2 Char,子系统3 Char,子系统4 Char"/>
    <w:basedOn w:val="a6"/>
    <w:link w:val="2"/>
    <w:rsid w:val="00BA0820"/>
    <w:rPr>
      <w:rFonts w:asciiTheme="majorEastAsia" w:eastAsiaTheme="majorEastAsia" w:hAnsiTheme="majorHAnsi" w:cstheme="majorBidi"/>
      <w:b/>
      <w:bCs/>
      <w:sz w:val="30"/>
      <w:szCs w:val="32"/>
    </w:rPr>
  </w:style>
  <w:style w:type="character" w:customStyle="1" w:styleId="3Char">
    <w:name w:val="标题 3 Char"/>
    <w:aliases w:val="h3 Char,Level 3 Topic Heading Char,H3 Char,sect1.2.3 Char,3rd level Char,3 Char,l3 Char,CT Char,1.1.1 Char,Bold Head Char,bh Char,level_3 Char,PIM 3 Char,Level 3 Head Char,Heading 3 - old Char,sect1.2.31 Char,sect1.2.32 Char,sect1.2.311 Char"/>
    <w:basedOn w:val="a6"/>
    <w:link w:val="3"/>
    <w:rsid w:val="00BA0820"/>
    <w:rPr>
      <w:rFonts w:asciiTheme="minorEastAsia" w:eastAsiaTheme="majorEastAsia"/>
      <w:b/>
      <w:bCs/>
      <w:sz w:val="28"/>
      <w:szCs w:val="32"/>
    </w:rPr>
  </w:style>
  <w:style w:type="character" w:customStyle="1" w:styleId="4Char">
    <w:name w:val="标题 4 Char"/>
    <w:aliases w:val="H4 Char,Ref Heading 1 Char,rh1 Char,Heading sql Char,sect 1.2.3.4 Char,4 Char,sect 1.2.3.41 Char,Ref Heading 11 Char,rh11 Char,sect 1.2.3.42 Char,Ref Heading 12 Char,rh12 Char,sect 1.2.3.411 Char,Ref Heading 111 Char,rh111 Char,rh13 Char"/>
    <w:basedOn w:val="a6"/>
    <w:link w:val="4"/>
    <w:rsid w:val="00BA0820"/>
    <w:rPr>
      <w:rFonts w:asciiTheme="majorEastAsia" w:eastAsiaTheme="majorEastAsia" w:hAnsiTheme="majorHAnsi" w:cstheme="majorBidi"/>
      <w:b/>
      <w:bCs/>
      <w:szCs w:val="28"/>
    </w:rPr>
  </w:style>
  <w:style w:type="character" w:customStyle="1" w:styleId="5Char">
    <w:name w:val="标题 5 Char"/>
    <w:aliases w:val="dash Char,ds Char,dd Char,H5 Char"/>
    <w:basedOn w:val="a6"/>
    <w:link w:val="5"/>
    <w:rsid w:val="00BA0820"/>
    <w:rPr>
      <w:rFonts w:asciiTheme="minorEastAsia" w:eastAsiaTheme="majorEastAsia"/>
      <w:b/>
      <w:bCs/>
      <w:szCs w:val="28"/>
    </w:rPr>
  </w:style>
  <w:style w:type="character" w:customStyle="1" w:styleId="6Char">
    <w:name w:val="标题 6 Char"/>
    <w:basedOn w:val="a6"/>
    <w:link w:val="6"/>
    <w:uiPriority w:val="9"/>
    <w:semiHidden/>
    <w:rsid w:val="00BA0820"/>
    <w:rPr>
      <w:rFonts w:asciiTheme="majorHAnsi" w:eastAsiaTheme="majorEastAsia" w:hAnsiTheme="majorHAnsi" w:cstheme="majorBidi"/>
      <w:b/>
      <w:bCs/>
    </w:rPr>
  </w:style>
  <w:style w:type="character" w:customStyle="1" w:styleId="7Char">
    <w:name w:val="标题 7 Char"/>
    <w:basedOn w:val="a6"/>
    <w:link w:val="7"/>
    <w:uiPriority w:val="9"/>
    <w:semiHidden/>
    <w:rsid w:val="00BA0820"/>
    <w:rPr>
      <w:b/>
      <w:bCs/>
    </w:rPr>
  </w:style>
  <w:style w:type="character" w:customStyle="1" w:styleId="8Char">
    <w:name w:val="标题 8 Char"/>
    <w:basedOn w:val="a6"/>
    <w:link w:val="8"/>
    <w:uiPriority w:val="9"/>
    <w:semiHidden/>
    <w:rsid w:val="00BA0820"/>
    <w:rPr>
      <w:rFonts w:asciiTheme="majorHAnsi" w:eastAsiaTheme="majorEastAsia" w:hAnsiTheme="majorHAnsi" w:cstheme="majorBidi"/>
    </w:rPr>
  </w:style>
  <w:style w:type="character" w:customStyle="1" w:styleId="9Char">
    <w:name w:val="标题 9 Char"/>
    <w:basedOn w:val="a6"/>
    <w:link w:val="9"/>
    <w:uiPriority w:val="9"/>
    <w:semiHidden/>
    <w:rsid w:val="00BA0820"/>
    <w:rPr>
      <w:rFonts w:asciiTheme="majorHAnsi" w:eastAsiaTheme="majorEastAsia" w:hAnsiTheme="majorHAnsi" w:cstheme="majorBidi"/>
      <w:szCs w:val="21"/>
    </w:rPr>
  </w:style>
  <w:style w:type="paragraph" w:styleId="10">
    <w:name w:val="toc 1"/>
    <w:basedOn w:val="a5"/>
    <w:next w:val="a5"/>
    <w:autoRedefine/>
    <w:uiPriority w:val="39"/>
    <w:unhideWhenUsed/>
    <w:rsid w:val="00E2441E"/>
    <w:pPr>
      <w:tabs>
        <w:tab w:val="left" w:pos="480"/>
        <w:tab w:val="right" w:leader="dot" w:pos="9628"/>
      </w:tabs>
      <w:spacing w:before="120" w:after="120"/>
    </w:pPr>
    <w:rPr>
      <w:b/>
      <w:bCs/>
      <w:caps/>
      <w:szCs w:val="20"/>
    </w:rPr>
  </w:style>
  <w:style w:type="paragraph" w:styleId="21">
    <w:name w:val="toc 2"/>
    <w:basedOn w:val="a5"/>
    <w:next w:val="a5"/>
    <w:autoRedefine/>
    <w:uiPriority w:val="39"/>
    <w:unhideWhenUsed/>
    <w:rsid w:val="00B607A8"/>
    <w:pPr>
      <w:ind w:left="240"/>
    </w:pPr>
    <w:rPr>
      <w:smallCaps/>
      <w:szCs w:val="20"/>
    </w:rPr>
  </w:style>
  <w:style w:type="paragraph" w:styleId="31">
    <w:name w:val="toc 3"/>
    <w:basedOn w:val="a5"/>
    <w:next w:val="a5"/>
    <w:autoRedefine/>
    <w:uiPriority w:val="39"/>
    <w:unhideWhenUsed/>
    <w:rsid w:val="00930819"/>
    <w:pPr>
      <w:ind w:left="480"/>
    </w:pPr>
    <w:rPr>
      <w:iCs/>
      <w:szCs w:val="20"/>
    </w:rPr>
  </w:style>
  <w:style w:type="paragraph" w:styleId="41">
    <w:name w:val="toc 4"/>
    <w:basedOn w:val="a5"/>
    <w:next w:val="a5"/>
    <w:autoRedefine/>
    <w:uiPriority w:val="39"/>
    <w:unhideWhenUsed/>
    <w:rsid w:val="000024FE"/>
    <w:pPr>
      <w:ind w:left="720"/>
    </w:pPr>
    <w:rPr>
      <w:sz w:val="18"/>
      <w:szCs w:val="18"/>
    </w:rPr>
  </w:style>
  <w:style w:type="paragraph" w:styleId="50">
    <w:name w:val="toc 5"/>
    <w:basedOn w:val="a5"/>
    <w:next w:val="a5"/>
    <w:autoRedefine/>
    <w:uiPriority w:val="39"/>
    <w:unhideWhenUsed/>
    <w:rsid w:val="000024FE"/>
    <w:pPr>
      <w:ind w:left="960"/>
    </w:pPr>
    <w:rPr>
      <w:sz w:val="18"/>
      <w:szCs w:val="18"/>
    </w:rPr>
  </w:style>
  <w:style w:type="paragraph" w:styleId="60">
    <w:name w:val="toc 6"/>
    <w:basedOn w:val="a5"/>
    <w:next w:val="a5"/>
    <w:autoRedefine/>
    <w:uiPriority w:val="39"/>
    <w:unhideWhenUsed/>
    <w:rsid w:val="000024FE"/>
    <w:pPr>
      <w:ind w:left="1200"/>
    </w:pPr>
    <w:rPr>
      <w:sz w:val="18"/>
      <w:szCs w:val="18"/>
    </w:rPr>
  </w:style>
  <w:style w:type="paragraph" w:styleId="70">
    <w:name w:val="toc 7"/>
    <w:basedOn w:val="a5"/>
    <w:next w:val="a5"/>
    <w:autoRedefine/>
    <w:uiPriority w:val="39"/>
    <w:unhideWhenUsed/>
    <w:rsid w:val="000024FE"/>
    <w:pPr>
      <w:ind w:left="1440"/>
    </w:pPr>
    <w:rPr>
      <w:sz w:val="18"/>
      <w:szCs w:val="18"/>
    </w:rPr>
  </w:style>
  <w:style w:type="paragraph" w:styleId="80">
    <w:name w:val="toc 8"/>
    <w:basedOn w:val="a5"/>
    <w:next w:val="a5"/>
    <w:autoRedefine/>
    <w:uiPriority w:val="39"/>
    <w:unhideWhenUsed/>
    <w:rsid w:val="000024FE"/>
    <w:pPr>
      <w:ind w:left="1680"/>
    </w:pPr>
    <w:rPr>
      <w:sz w:val="18"/>
      <w:szCs w:val="18"/>
    </w:rPr>
  </w:style>
  <w:style w:type="paragraph" w:styleId="90">
    <w:name w:val="toc 9"/>
    <w:basedOn w:val="a5"/>
    <w:next w:val="a5"/>
    <w:autoRedefine/>
    <w:uiPriority w:val="39"/>
    <w:unhideWhenUsed/>
    <w:rsid w:val="000024FE"/>
    <w:pPr>
      <w:ind w:left="1920"/>
    </w:pPr>
    <w:rPr>
      <w:sz w:val="18"/>
      <w:szCs w:val="18"/>
    </w:rPr>
  </w:style>
  <w:style w:type="character" w:styleId="ad">
    <w:name w:val="Hyperlink"/>
    <w:basedOn w:val="a6"/>
    <w:uiPriority w:val="99"/>
    <w:unhideWhenUsed/>
    <w:rsid w:val="000024FE"/>
    <w:rPr>
      <w:color w:val="0000FF" w:themeColor="hyperlink"/>
      <w:u w:val="single"/>
    </w:rPr>
  </w:style>
  <w:style w:type="numbering" w:customStyle="1" w:styleId="a">
    <w:name w:val="我的列表样式"/>
    <w:uiPriority w:val="99"/>
    <w:rsid w:val="007931F6"/>
    <w:pPr>
      <w:numPr>
        <w:numId w:val="1"/>
      </w:numPr>
    </w:pPr>
  </w:style>
  <w:style w:type="numbering" w:customStyle="1" w:styleId="20">
    <w:name w:val="样式2"/>
    <w:uiPriority w:val="99"/>
    <w:rsid w:val="00A82EE8"/>
    <w:pPr>
      <w:numPr>
        <w:numId w:val="2"/>
      </w:numPr>
    </w:pPr>
  </w:style>
  <w:style w:type="numbering" w:customStyle="1" w:styleId="30">
    <w:name w:val="样式3"/>
    <w:uiPriority w:val="99"/>
    <w:rsid w:val="00A82EE8"/>
    <w:pPr>
      <w:numPr>
        <w:numId w:val="3"/>
      </w:numPr>
    </w:pPr>
  </w:style>
  <w:style w:type="numbering" w:customStyle="1" w:styleId="40">
    <w:name w:val="样式4"/>
    <w:uiPriority w:val="99"/>
    <w:rsid w:val="00482EA5"/>
    <w:pPr>
      <w:numPr>
        <w:numId w:val="4"/>
      </w:numPr>
    </w:pPr>
  </w:style>
  <w:style w:type="paragraph" w:styleId="ae">
    <w:name w:val="Document Map"/>
    <w:basedOn w:val="a5"/>
    <w:link w:val="Char3"/>
    <w:uiPriority w:val="99"/>
    <w:semiHidden/>
    <w:unhideWhenUsed/>
    <w:rsid w:val="000978F3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6"/>
    <w:link w:val="ae"/>
    <w:uiPriority w:val="99"/>
    <w:semiHidden/>
    <w:rsid w:val="000978F3"/>
    <w:rPr>
      <w:rFonts w:ascii="宋体" w:eastAsia="宋体"/>
      <w:sz w:val="18"/>
      <w:szCs w:val="18"/>
    </w:rPr>
  </w:style>
  <w:style w:type="paragraph" w:styleId="af">
    <w:name w:val="List Paragraph"/>
    <w:basedOn w:val="a5"/>
    <w:uiPriority w:val="34"/>
    <w:qFormat/>
    <w:rsid w:val="00BA0820"/>
    <w:pPr>
      <w:ind w:firstLineChars="200" w:firstLine="420"/>
    </w:pPr>
  </w:style>
  <w:style w:type="paragraph" w:styleId="af0">
    <w:name w:val="Body Text Indent"/>
    <w:basedOn w:val="a5"/>
    <w:link w:val="Char4"/>
    <w:uiPriority w:val="99"/>
    <w:unhideWhenUsed/>
    <w:rsid w:val="00E1038A"/>
    <w:pPr>
      <w:spacing w:after="120"/>
      <w:ind w:leftChars="200" w:left="420"/>
    </w:pPr>
  </w:style>
  <w:style w:type="character" w:customStyle="1" w:styleId="Char4">
    <w:name w:val="正文文本缩进 Char"/>
    <w:basedOn w:val="a6"/>
    <w:link w:val="af0"/>
    <w:uiPriority w:val="99"/>
    <w:rsid w:val="00E1038A"/>
  </w:style>
  <w:style w:type="paragraph" w:styleId="22">
    <w:name w:val="Body Text First Indent 2"/>
    <w:basedOn w:val="af0"/>
    <w:link w:val="2Char0"/>
    <w:uiPriority w:val="99"/>
    <w:unhideWhenUsed/>
    <w:rsid w:val="00D6115B"/>
    <w:pPr>
      <w:ind w:firstLineChars="200" w:firstLine="420"/>
    </w:pPr>
  </w:style>
  <w:style w:type="character" w:customStyle="1" w:styleId="2Char0">
    <w:name w:val="正文首行缩进 2 Char"/>
    <w:basedOn w:val="Char4"/>
    <w:link w:val="22"/>
    <w:uiPriority w:val="99"/>
    <w:rsid w:val="00D6115B"/>
  </w:style>
  <w:style w:type="paragraph" w:styleId="af1">
    <w:name w:val="Body Text"/>
    <w:basedOn w:val="a5"/>
    <w:link w:val="Char5"/>
    <w:uiPriority w:val="99"/>
    <w:unhideWhenUsed/>
    <w:rsid w:val="00D6115B"/>
    <w:pPr>
      <w:spacing w:after="120"/>
    </w:pPr>
  </w:style>
  <w:style w:type="character" w:customStyle="1" w:styleId="Char5">
    <w:name w:val="正文文本 Char"/>
    <w:basedOn w:val="a6"/>
    <w:link w:val="af1"/>
    <w:uiPriority w:val="99"/>
    <w:rsid w:val="00D6115B"/>
  </w:style>
  <w:style w:type="paragraph" w:styleId="23">
    <w:name w:val="Body Text 2"/>
    <w:basedOn w:val="a5"/>
    <w:link w:val="2Char1"/>
    <w:uiPriority w:val="99"/>
    <w:unhideWhenUsed/>
    <w:rsid w:val="00D6115B"/>
    <w:pPr>
      <w:spacing w:after="120" w:line="480" w:lineRule="auto"/>
    </w:pPr>
  </w:style>
  <w:style w:type="character" w:customStyle="1" w:styleId="2Char1">
    <w:name w:val="正文文本 2 Char"/>
    <w:basedOn w:val="a6"/>
    <w:link w:val="23"/>
    <w:uiPriority w:val="99"/>
    <w:rsid w:val="00D6115B"/>
  </w:style>
  <w:style w:type="paragraph" w:styleId="af2">
    <w:name w:val="Normal Indent"/>
    <w:basedOn w:val="a5"/>
    <w:uiPriority w:val="99"/>
    <w:unhideWhenUsed/>
    <w:rsid w:val="00D6115B"/>
    <w:pPr>
      <w:ind w:firstLineChars="200" w:firstLine="420"/>
    </w:pPr>
  </w:style>
  <w:style w:type="table" w:styleId="af3">
    <w:name w:val="Table Grid"/>
    <w:basedOn w:val="a7"/>
    <w:uiPriority w:val="59"/>
    <w:rsid w:val="00EF6088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caption"/>
    <w:basedOn w:val="a5"/>
    <w:next w:val="a5"/>
    <w:uiPriority w:val="35"/>
    <w:unhideWhenUsed/>
    <w:qFormat/>
    <w:rsid w:val="000D2BD1"/>
    <w:rPr>
      <w:rFonts w:asciiTheme="majorHAnsi" w:eastAsia="黑体" w:hAnsiTheme="majorHAnsi" w:cstheme="majorBidi"/>
      <w:sz w:val="20"/>
      <w:szCs w:val="20"/>
    </w:rPr>
  </w:style>
  <w:style w:type="table" w:styleId="11">
    <w:name w:val="Plain Table 1"/>
    <w:basedOn w:val="a7"/>
    <w:uiPriority w:val="41"/>
    <w:rsid w:val="009D7A29"/>
    <w:pPr>
      <w:spacing w:line="240" w:lineRule="auto"/>
    </w:pPr>
    <w:tblPr>
      <w:tblStyleRowBandSize w:val="1"/>
      <w:tblStyleColBandSize w:val="1"/>
      <w:tblBorders>
        <w:top w:val="single" w:sz="4" w:space="0" w:color="74D280" w:themeColor="background1" w:themeShade="BF"/>
        <w:left w:val="single" w:sz="4" w:space="0" w:color="74D280" w:themeColor="background1" w:themeShade="BF"/>
        <w:bottom w:val="single" w:sz="4" w:space="0" w:color="74D280" w:themeColor="background1" w:themeShade="BF"/>
        <w:right w:val="single" w:sz="4" w:space="0" w:color="74D280" w:themeColor="background1" w:themeShade="BF"/>
        <w:insideH w:val="single" w:sz="4" w:space="0" w:color="74D280" w:themeColor="background1" w:themeShade="BF"/>
        <w:insideV w:val="single" w:sz="4" w:space="0" w:color="74D280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74D280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E7BC" w:themeFill="background1" w:themeFillShade="F2"/>
      </w:tcPr>
    </w:tblStylePr>
    <w:tblStylePr w:type="band1Horz">
      <w:tblPr/>
      <w:tcPr>
        <w:shd w:val="clear" w:color="auto" w:fill="B6E7BC" w:themeFill="background1" w:themeFillShade="F2"/>
      </w:tcPr>
    </w:tblStylePr>
  </w:style>
  <w:style w:type="paragraph" w:customStyle="1" w:styleId="reader-word-layer">
    <w:name w:val="reader-word-layer"/>
    <w:basedOn w:val="a5"/>
    <w:rsid w:val="00807281"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</w:rPr>
  </w:style>
  <w:style w:type="character" w:customStyle="1" w:styleId="nav">
    <w:name w:val="nav"/>
    <w:basedOn w:val="a6"/>
    <w:rsid w:val="00DC542F"/>
  </w:style>
  <w:style w:type="paragraph" w:styleId="af5">
    <w:name w:val="Date"/>
    <w:basedOn w:val="a5"/>
    <w:next w:val="a5"/>
    <w:link w:val="Char6"/>
    <w:uiPriority w:val="99"/>
    <w:semiHidden/>
    <w:unhideWhenUsed/>
    <w:rsid w:val="00B519AF"/>
    <w:pPr>
      <w:spacing w:line="240" w:lineRule="auto"/>
      <w:ind w:leftChars="2500" w:left="100"/>
      <w:jc w:val="both"/>
    </w:pPr>
    <w:rPr>
      <w:rFonts w:asciiTheme="minorHAnsi"/>
      <w:sz w:val="21"/>
      <w:szCs w:val="22"/>
    </w:rPr>
  </w:style>
  <w:style w:type="character" w:customStyle="1" w:styleId="Char6">
    <w:name w:val="日期 Char"/>
    <w:basedOn w:val="a6"/>
    <w:link w:val="af5"/>
    <w:uiPriority w:val="99"/>
    <w:semiHidden/>
    <w:rsid w:val="00B519AF"/>
    <w:rPr>
      <w:sz w:val="21"/>
      <w:szCs w:val="22"/>
    </w:rPr>
  </w:style>
  <w:style w:type="paragraph" w:customStyle="1" w:styleId="af6">
    <w:name w:val="段"/>
    <w:link w:val="Char7"/>
    <w:rsid w:val="00B519AF"/>
    <w:pPr>
      <w:autoSpaceDE w:val="0"/>
      <w:autoSpaceDN w:val="0"/>
      <w:spacing w:line="240" w:lineRule="auto"/>
      <w:ind w:firstLineChars="200" w:firstLine="200"/>
      <w:jc w:val="both"/>
    </w:pPr>
    <w:rPr>
      <w:rFonts w:ascii="宋体" w:eastAsia="黑体" w:hAnsi="Times New Roman" w:cs="Times New Roman"/>
      <w:noProof/>
      <w:kern w:val="0"/>
      <w:sz w:val="21"/>
      <w:szCs w:val="21"/>
    </w:rPr>
  </w:style>
  <w:style w:type="character" w:customStyle="1" w:styleId="Char7">
    <w:name w:val="段 Char"/>
    <w:link w:val="af6"/>
    <w:locked/>
    <w:rsid w:val="00B519AF"/>
    <w:rPr>
      <w:rFonts w:ascii="宋体" w:eastAsia="黑体" w:hAnsi="Times New Roman" w:cs="Times New Roman"/>
      <w:noProof/>
      <w:kern w:val="0"/>
      <w:sz w:val="21"/>
      <w:szCs w:val="21"/>
    </w:rPr>
  </w:style>
  <w:style w:type="paragraph" w:customStyle="1" w:styleId="MMTopic1">
    <w:name w:val="MM Topic 1"/>
    <w:basedOn w:val="1"/>
    <w:rsid w:val="00B519AF"/>
    <w:pPr>
      <w:widowControl w:val="0"/>
      <w:numPr>
        <w:numId w:val="0"/>
      </w:numPr>
      <w:spacing w:beforeLines="50" w:before="340" w:after="330" w:line="578" w:lineRule="auto"/>
      <w:jc w:val="both"/>
    </w:pPr>
    <w:rPr>
      <w:rFonts w:ascii="Calibri" w:eastAsia="宋体" w:hAnsi="Calibri" w:cs="Times New Roman"/>
      <w:sz w:val="44"/>
    </w:rPr>
  </w:style>
  <w:style w:type="paragraph" w:customStyle="1" w:styleId="a0">
    <w:name w:val="一级条标题"/>
    <w:basedOn w:val="a5"/>
    <w:rsid w:val="00B519AF"/>
    <w:pPr>
      <w:numPr>
        <w:ilvl w:val="2"/>
        <w:numId w:val="7"/>
      </w:numPr>
      <w:spacing w:line="240" w:lineRule="auto"/>
      <w:jc w:val="both"/>
    </w:pPr>
    <w:rPr>
      <w:rFonts w:asciiTheme="minorHAnsi"/>
      <w:sz w:val="21"/>
      <w:szCs w:val="22"/>
    </w:rPr>
  </w:style>
  <w:style w:type="paragraph" w:customStyle="1" w:styleId="a1">
    <w:name w:val="二级条标题"/>
    <w:basedOn w:val="a5"/>
    <w:rsid w:val="00B519AF"/>
    <w:pPr>
      <w:numPr>
        <w:ilvl w:val="3"/>
        <w:numId w:val="7"/>
      </w:numPr>
      <w:spacing w:line="240" w:lineRule="auto"/>
      <w:jc w:val="both"/>
    </w:pPr>
    <w:rPr>
      <w:rFonts w:asciiTheme="minorHAnsi"/>
      <w:sz w:val="21"/>
      <w:szCs w:val="22"/>
    </w:rPr>
  </w:style>
  <w:style w:type="paragraph" w:customStyle="1" w:styleId="a2">
    <w:name w:val="三级条标题"/>
    <w:basedOn w:val="a5"/>
    <w:rsid w:val="00B519AF"/>
    <w:pPr>
      <w:numPr>
        <w:ilvl w:val="4"/>
        <w:numId w:val="7"/>
      </w:numPr>
      <w:spacing w:line="240" w:lineRule="auto"/>
      <w:jc w:val="both"/>
    </w:pPr>
    <w:rPr>
      <w:rFonts w:asciiTheme="minorHAnsi"/>
      <w:sz w:val="21"/>
      <w:szCs w:val="22"/>
    </w:rPr>
  </w:style>
  <w:style w:type="paragraph" w:customStyle="1" w:styleId="a3">
    <w:name w:val="四级条标题"/>
    <w:basedOn w:val="a5"/>
    <w:rsid w:val="00B519AF"/>
    <w:pPr>
      <w:numPr>
        <w:ilvl w:val="5"/>
        <w:numId w:val="7"/>
      </w:numPr>
      <w:spacing w:line="240" w:lineRule="auto"/>
      <w:jc w:val="both"/>
    </w:pPr>
    <w:rPr>
      <w:rFonts w:asciiTheme="minorHAnsi"/>
      <w:sz w:val="21"/>
      <w:szCs w:val="22"/>
    </w:rPr>
  </w:style>
  <w:style w:type="paragraph" w:customStyle="1" w:styleId="a4">
    <w:name w:val="五级条标题"/>
    <w:basedOn w:val="a5"/>
    <w:rsid w:val="00B519AF"/>
    <w:pPr>
      <w:numPr>
        <w:ilvl w:val="6"/>
        <w:numId w:val="7"/>
      </w:numPr>
      <w:spacing w:line="240" w:lineRule="auto"/>
      <w:jc w:val="both"/>
    </w:pPr>
    <w:rPr>
      <w:rFonts w:asciiTheme="minorHAnsi"/>
      <w:sz w:val="21"/>
      <w:szCs w:val="22"/>
    </w:rPr>
  </w:style>
  <w:style w:type="paragraph" w:styleId="TOC">
    <w:name w:val="TOC Heading"/>
    <w:basedOn w:val="1"/>
    <w:next w:val="a5"/>
    <w:uiPriority w:val="39"/>
    <w:unhideWhenUsed/>
    <w:qFormat/>
    <w:rsid w:val="00B519AF"/>
    <w:pPr>
      <w:numPr>
        <w:numId w:val="0"/>
      </w:numPr>
      <w:spacing w:before="240" w:line="259" w:lineRule="auto"/>
      <w:outlineLvl w:val="9"/>
    </w:pPr>
    <w:rPr>
      <w:rFonts w:asciiTheme="majorHAnsi" w:hAnsiTheme="majorHAnsi" w:cstheme="majorBidi"/>
      <w:b w:val="0"/>
      <w:bCs w:val="0"/>
      <w:color w:val="365F91" w:themeColor="accent1" w:themeShade="BF"/>
      <w:kern w:val="0"/>
      <w:szCs w:val="32"/>
    </w:rPr>
  </w:style>
  <w:style w:type="paragraph" w:styleId="af7">
    <w:name w:val="Normal (Web)"/>
    <w:basedOn w:val="a5"/>
    <w:uiPriority w:val="99"/>
    <w:semiHidden/>
    <w:unhideWhenUsed/>
    <w:rsid w:val="00202394"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</w:rPr>
  </w:style>
  <w:style w:type="paragraph" w:customStyle="1" w:styleId="12">
    <w:name w:val="正文缩进1"/>
    <w:basedOn w:val="a5"/>
    <w:rsid w:val="00954B25"/>
    <w:pPr>
      <w:suppressAutoHyphens/>
      <w:spacing w:line="360" w:lineRule="auto"/>
      <w:jc w:val="both"/>
    </w:pPr>
    <w:rPr>
      <w:rFonts w:ascii="Times New Roman" w:eastAsia="宋体" w:hAnsi="Times New Roman" w:cs="Times New Roman"/>
      <w:kern w:val="1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536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9062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1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08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322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263894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87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4544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591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7155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55590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187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04072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58984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6150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33124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610592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94127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948791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383373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7979;&#35797;&#37096;&#24037;&#20316;\&#30740;&#21457;&#20013;&#24515;&#25991;&#26723;\SBR-QR-TMPL-001-&#25991;&#20214;&#27169;&#26495;(V1.0;2014)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DFD7C9-1265-4BA2-825F-CE41EB2E1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SBR-QR-TMPL-001-文件模板(V1.0;2014).dotx</Template>
  <TotalTime>4172</TotalTime>
  <Pages>31</Pages>
  <Words>1070</Words>
  <Characters>6104</Characters>
  <Application>Microsoft Office Word</Application>
  <DocSecurity>0</DocSecurity>
  <Lines>50</Lines>
  <Paragraphs>14</Paragraphs>
  <ScaleCrop>false</ScaleCrop>
  <Company>Microsoft</Company>
  <LinksUpToDate>false</LinksUpToDate>
  <CharactersWithSpaces>7160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hhf</dc:creator>
  <cp:keywords/>
  <dc:description/>
  <cp:lastModifiedBy>微软用户</cp:lastModifiedBy>
  <cp:revision>509</cp:revision>
  <cp:lastPrinted>2015-05-21T06:33:00Z</cp:lastPrinted>
  <dcterms:created xsi:type="dcterms:W3CDTF">2015-02-05T08:32:00Z</dcterms:created>
  <dcterms:modified xsi:type="dcterms:W3CDTF">2017-03-29T08:51:00Z</dcterms:modified>
</cp:coreProperties>
</file>